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54DC47" w14:textId="3DC7E610" w:rsidR="003B3966" w:rsidRPr="00B266B0" w:rsidRDefault="003B3966" w:rsidP="003B396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#107bis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F85068">
        <w:rPr>
          <w:bCs/>
          <w:noProof w:val="0"/>
          <w:sz w:val="24"/>
          <w:szCs w:val="24"/>
        </w:rPr>
        <w:t>13215</w:t>
      </w:r>
      <w:bookmarkStart w:id="0" w:name="_GoBack"/>
      <w:bookmarkEnd w:id="0"/>
    </w:p>
    <w:p w14:paraId="1C28FDBE" w14:textId="5D934C56" w:rsidR="0025213A" w:rsidRPr="00465587" w:rsidRDefault="003B3966" w:rsidP="003B3966">
      <w:pPr>
        <w:pStyle w:val="Header"/>
        <w:tabs>
          <w:tab w:val="right" w:pos="9639"/>
        </w:tabs>
        <w:rPr>
          <w:rFonts w:eastAsia="SimSun"/>
          <w:bCs/>
          <w:sz w:val="24"/>
          <w:szCs w:val="24"/>
          <w:lang w:eastAsia="zh-CN"/>
        </w:rPr>
      </w:pPr>
      <w:r w:rsidRPr="006574C0">
        <w:rPr>
          <w:rFonts w:eastAsia="SimSun"/>
          <w:bCs/>
          <w:sz w:val="24"/>
          <w:szCs w:val="24"/>
          <w:lang w:eastAsia="zh-CN"/>
        </w:rPr>
        <w:t>Chongqing,  China, 14 – 18 October 2019</w:t>
      </w:r>
      <w:r w:rsidR="0025213A">
        <w:rPr>
          <w:rFonts w:eastAsia="SimSun"/>
          <w:noProof w:val="0"/>
          <w:sz w:val="24"/>
          <w:szCs w:val="24"/>
          <w:lang w:eastAsia="zh-CN"/>
        </w:rPr>
        <w:tab/>
      </w:r>
      <w:r w:rsidR="0025213A" w:rsidRPr="0025213A">
        <w:rPr>
          <w:rFonts w:eastAsia="SimSun"/>
          <w:i/>
          <w:noProof w:val="0"/>
          <w:sz w:val="24"/>
          <w:szCs w:val="24"/>
          <w:lang w:eastAsia="zh-CN"/>
        </w:rPr>
        <w:t>Re</w:t>
      </w:r>
      <w:r w:rsidR="000246F9">
        <w:rPr>
          <w:rFonts w:eastAsia="SimSun"/>
          <w:i/>
          <w:noProof w:val="0"/>
          <w:sz w:val="24"/>
          <w:szCs w:val="24"/>
          <w:lang w:eastAsia="zh-CN"/>
        </w:rPr>
        <w:t>submission</w:t>
      </w:r>
      <w:r w:rsidR="0025213A" w:rsidRPr="0025213A">
        <w:rPr>
          <w:rFonts w:eastAsia="SimSun"/>
          <w:i/>
          <w:noProof w:val="0"/>
          <w:sz w:val="24"/>
          <w:szCs w:val="24"/>
          <w:lang w:eastAsia="zh-CN"/>
        </w:rPr>
        <w:t xml:space="preserve"> of</w:t>
      </w:r>
      <w:r w:rsidR="0025213A">
        <w:rPr>
          <w:rFonts w:eastAsia="SimSun"/>
          <w:noProof w:val="0"/>
          <w:sz w:val="24"/>
          <w:szCs w:val="24"/>
          <w:lang w:eastAsia="zh-CN"/>
        </w:rPr>
        <w:t xml:space="preserve"> </w:t>
      </w:r>
      <w:r w:rsidR="0025213A">
        <w:rPr>
          <w:rFonts w:eastAsia="SimSun"/>
          <w:i/>
          <w:noProof w:val="0"/>
          <w:sz w:val="24"/>
          <w:szCs w:val="24"/>
          <w:lang w:eastAsia="zh-CN"/>
        </w:rPr>
        <w:t>R2-19</w:t>
      </w:r>
      <w:r>
        <w:rPr>
          <w:rFonts w:eastAsia="SimSun"/>
          <w:i/>
          <w:noProof w:val="0"/>
          <w:sz w:val="24"/>
          <w:szCs w:val="24"/>
          <w:lang w:eastAsia="zh-CN"/>
        </w:rPr>
        <w:t>10616</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107F1596"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B3966">
        <w:rPr>
          <w:rFonts w:cs="Arial"/>
          <w:b/>
          <w:bCs/>
          <w:sz w:val="24"/>
          <w:lang w:eastAsia="ja-JP"/>
        </w:rPr>
        <w:t>6</w:t>
      </w:r>
      <w:r w:rsidR="005679BD">
        <w:rPr>
          <w:rFonts w:cs="Arial"/>
          <w:b/>
          <w:bCs/>
          <w:sz w:val="24"/>
          <w:lang w:eastAsia="ja-JP"/>
        </w:rPr>
        <w:t>.2.</w:t>
      </w:r>
      <w:r w:rsidR="00013C69">
        <w:rPr>
          <w:rFonts w:cs="Arial"/>
          <w:b/>
          <w:bCs/>
          <w:sz w:val="24"/>
          <w:lang w:eastAsia="ja-JP"/>
        </w:rPr>
        <w:t>2</w:t>
      </w:r>
      <w:r w:rsidR="005679BD">
        <w:rPr>
          <w:rFonts w:cs="Arial"/>
          <w:b/>
          <w:bCs/>
          <w:sz w:val="24"/>
          <w:lang w:eastAsia="ja-JP"/>
        </w:rPr>
        <w:t>.1</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091F5B59"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A1FF9">
        <w:rPr>
          <w:rFonts w:ascii="Arial" w:hAnsi="Arial" w:cs="Arial"/>
          <w:b/>
          <w:bCs/>
          <w:sz w:val="24"/>
        </w:rPr>
        <w:t>Increasing Tx opportunities for</w:t>
      </w:r>
      <w:r w:rsidR="00AE1B86">
        <w:rPr>
          <w:rFonts w:ascii="Arial" w:hAnsi="Arial" w:cs="Arial"/>
          <w:b/>
          <w:bCs/>
          <w:sz w:val="24"/>
        </w:rPr>
        <w:t xml:space="preserve"> </w:t>
      </w:r>
      <w:r w:rsidR="0025213A">
        <w:rPr>
          <w:rFonts w:ascii="Arial" w:hAnsi="Arial" w:cs="Arial"/>
          <w:b/>
          <w:bCs/>
          <w:sz w:val="24"/>
        </w:rPr>
        <w:t>Msg1</w:t>
      </w:r>
    </w:p>
    <w:p w14:paraId="3AC3A0B1" w14:textId="22390E9F"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5679BD">
        <w:rPr>
          <w:rFonts w:ascii="Arial" w:hAnsi="Arial" w:cs="Arial"/>
          <w:b/>
          <w:bCs/>
          <w:sz w:val="24"/>
        </w:rPr>
        <w:t>NR_unlic-Core</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w:t>
      </w:r>
      <w:r w:rsidR="005679BD">
        <w:rPr>
          <w:rFonts w:ascii="Arial" w:hAnsi="Arial" w:cs="Arial"/>
          <w:b/>
          <w:bCs/>
          <w:sz w:val="24"/>
        </w:rPr>
        <w:t>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1F06973C" w:rsidR="00CD4C7B" w:rsidRDefault="009C79DB" w:rsidP="00CD4C7B">
      <w:r>
        <w:t xml:space="preserve">The new </w:t>
      </w:r>
      <w:r w:rsidR="00710095">
        <w:t xml:space="preserve">work item </w:t>
      </w:r>
      <w:r w:rsidR="00710095" w:rsidRPr="00710095">
        <w:t>on New Radio- (NR-) based access to unlicensed spectrum</w:t>
      </w:r>
      <w:r w:rsidR="00710095">
        <w:t xml:space="preserve"> </w:t>
      </w:r>
      <w:r w:rsidR="00710095" w:rsidRPr="00710095">
        <w:t>(</w:t>
      </w:r>
      <w:hyperlink r:id="rId13" w:history="1">
        <w:r w:rsidR="00710095" w:rsidRPr="00710095">
          <w:rPr>
            <w:rStyle w:val="Hyperlink"/>
          </w:rPr>
          <w:t>RP-182878</w:t>
        </w:r>
      </w:hyperlink>
      <w:r w:rsidR="00710095" w:rsidRPr="00710095">
        <w:t>)</w:t>
      </w:r>
      <w:r w:rsidR="00710095">
        <w:t xml:space="preserve"> specifies the following as objective for Random Access procedure:</w:t>
      </w:r>
    </w:p>
    <w:tbl>
      <w:tblPr>
        <w:tblStyle w:val="TableGrid"/>
        <w:tblW w:w="0" w:type="auto"/>
        <w:tblInd w:w="360" w:type="dxa"/>
        <w:tblLook w:val="04A0" w:firstRow="1" w:lastRow="0" w:firstColumn="1" w:lastColumn="0" w:noHBand="0" w:noVBand="1"/>
      </w:tblPr>
      <w:tblGrid>
        <w:gridCol w:w="9271"/>
      </w:tblGrid>
      <w:tr w:rsidR="00710095" w14:paraId="7F0E7747" w14:textId="77777777" w:rsidTr="0072025C">
        <w:tc>
          <w:tcPr>
            <w:tcW w:w="10196" w:type="dxa"/>
            <w:shd w:val="clear" w:color="auto" w:fill="F2F2F2" w:themeFill="background1" w:themeFillShade="F2"/>
          </w:tcPr>
          <w:p w14:paraId="2FC3A144" w14:textId="77777777" w:rsidR="00710095" w:rsidRPr="00B60AE9" w:rsidRDefault="00710095" w:rsidP="00BF212C">
            <w:pPr>
              <w:pStyle w:val="B2"/>
              <w:ind w:left="284"/>
              <w:rPr>
                <w:lang w:eastAsia="ja-JP"/>
              </w:rPr>
            </w:pPr>
            <w:r w:rsidRPr="00710095">
              <w:rPr>
                <w:lang w:eastAsia="ja-JP"/>
              </w:rPr>
              <w:t xml:space="preserve">- </w:t>
            </w:r>
            <w:r w:rsidRPr="00710095">
              <w:rPr>
                <w:lang w:eastAsia="ja-JP"/>
              </w:rPr>
              <w:tab/>
              <w:t xml:space="preserve">Random access: specify required NR modifications to enhance RACH procedure in line with the agreements during the study phase, </w:t>
            </w:r>
            <w:r w:rsidRPr="00710095">
              <w:rPr>
                <w:highlight w:val="yellow"/>
                <w:lang w:eastAsia="ja-JP"/>
              </w:rPr>
              <w:t>including 4-step RACH modifications to handle reduced Msg 1/2/3/4 transmission opportunities due to LBT failure</w:t>
            </w:r>
            <w:r w:rsidRPr="00710095">
              <w:rPr>
                <w:lang w:eastAsia="ja-JP"/>
              </w:rPr>
              <w:t xml:space="preserve"> (RAN1/RAN2); LBT for 2-step RACH and application of PRACH and PUSCH format improvements for NR-U to 2-step RACH.</w:t>
            </w:r>
          </w:p>
        </w:tc>
      </w:tr>
    </w:tbl>
    <w:p w14:paraId="5AE4AA05" w14:textId="2CA96562" w:rsidR="00710095" w:rsidRDefault="00710095" w:rsidP="00CD4C7B"/>
    <w:p w14:paraId="7842946D" w14:textId="5750C5FB" w:rsidR="00710095" w:rsidRDefault="00282BB5" w:rsidP="00CD4C7B">
      <w:r>
        <w:t>It was generally concluded in the study item phase, for each RA procedure message there should be more opportunities to transmit due to possible LBT failures compared to licensed band operation.</w:t>
      </w:r>
    </w:p>
    <w:p w14:paraId="16EDD8EB" w14:textId="58F859B2" w:rsidR="00AE1B86" w:rsidRDefault="00AE1B86" w:rsidP="00CD4C7B">
      <w:r>
        <w:t>Furthermore, the following email discussion agreed in RAN2#105 concluded RAN2 should wait for RAN1 about their progress with regards to providing more opportunities for Msg1</w:t>
      </w:r>
      <w:r w:rsidR="00B34155">
        <w:t>/Msg3</w:t>
      </w:r>
      <w:r>
        <w:t xml:space="preserve"> transmission</w:t>
      </w:r>
      <w:r w:rsidR="00B34155">
        <w:t>.</w:t>
      </w:r>
    </w:p>
    <w:p w14:paraId="4052C8F6" w14:textId="77777777" w:rsidR="00AE1B86" w:rsidRPr="00AE1B86" w:rsidRDefault="00AE1B86" w:rsidP="00AE1B86">
      <w:pPr>
        <w:spacing w:before="60" w:after="0"/>
        <w:ind w:left="1543" w:hanging="1259"/>
        <w:rPr>
          <w:rFonts w:ascii="Arial" w:eastAsia="MS Mincho" w:hAnsi="Arial" w:cs="Arial"/>
          <w:i/>
          <w:szCs w:val="24"/>
          <w:lang w:eastAsia="en-GB"/>
        </w:rPr>
      </w:pPr>
      <w:r w:rsidRPr="00AE1B86">
        <w:rPr>
          <w:rFonts w:ascii="Arial" w:eastAsia="MS Mincho" w:hAnsi="Arial" w:cs="Arial"/>
          <w:i/>
          <w:szCs w:val="24"/>
          <w:lang w:eastAsia="en-GB"/>
        </w:rPr>
        <w:t>[105#50][NR-U] RACH 4-step and SR (Oppo)</w:t>
      </w:r>
    </w:p>
    <w:p w14:paraId="42F46CFF" w14:textId="77777777" w:rsidR="00AE1B86" w:rsidRPr="00AE1B86" w:rsidRDefault="00AE1B86" w:rsidP="00AE1B86">
      <w:pPr>
        <w:tabs>
          <w:tab w:val="left" w:pos="1622"/>
        </w:tabs>
        <w:spacing w:after="0"/>
        <w:ind w:left="1906" w:hanging="363"/>
        <w:rPr>
          <w:rFonts w:ascii="Arial" w:eastAsia="MS Mincho" w:hAnsi="Arial" w:cs="Arial"/>
          <w:i/>
          <w:szCs w:val="24"/>
          <w:lang w:eastAsia="en-GB"/>
        </w:rPr>
      </w:pPr>
      <w:r w:rsidRPr="00AE1B86">
        <w:rPr>
          <w:rFonts w:ascii="Arial" w:eastAsia="MS Mincho" w:hAnsi="Arial" w:cs="Arial"/>
          <w:i/>
          <w:szCs w:val="24"/>
          <w:lang w:eastAsia="en-GB"/>
        </w:rPr>
        <w:tab/>
        <w:t>Intended outcome: Report, clarify agreements from SI, identify tentative “easy” agreements, and questions to be resolved</w:t>
      </w:r>
    </w:p>
    <w:p w14:paraId="35A9CA61" w14:textId="27DC5696" w:rsidR="00AE1B86" w:rsidRPr="00AE1B86" w:rsidRDefault="00AE1B86" w:rsidP="00AE1B86">
      <w:pPr>
        <w:tabs>
          <w:tab w:val="left" w:pos="1622"/>
        </w:tabs>
        <w:spacing w:after="0"/>
        <w:ind w:left="1906" w:hanging="363"/>
        <w:rPr>
          <w:rFonts w:ascii="Arial" w:eastAsia="MS Mincho" w:hAnsi="Arial" w:cs="Arial"/>
          <w:i/>
          <w:szCs w:val="24"/>
          <w:lang w:eastAsia="en-GB"/>
        </w:rPr>
      </w:pPr>
      <w:r w:rsidRPr="00AE1B86">
        <w:rPr>
          <w:rFonts w:ascii="Arial" w:eastAsia="MS Mincho" w:hAnsi="Arial" w:cs="Arial"/>
          <w:i/>
          <w:szCs w:val="24"/>
          <w:lang w:eastAsia="en-GB"/>
        </w:rPr>
        <w:tab/>
        <w:t>Deadline: Thursday 28/03/2019</w:t>
      </w:r>
    </w:p>
    <w:p w14:paraId="517B16E3" w14:textId="77777777" w:rsidR="00AE1B86" w:rsidRDefault="00AE1B86" w:rsidP="00CD4C7B"/>
    <w:p w14:paraId="2934171C" w14:textId="7AE2A8C5" w:rsidR="00710095" w:rsidRDefault="00282BB5" w:rsidP="00CD4C7B">
      <w:r>
        <w:t xml:space="preserve">In this contribution, we </w:t>
      </w:r>
      <w:r w:rsidR="00B34155">
        <w:t xml:space="preserve">discuss the implications for L2 of the </w:t>
      </w:r>
      <w:r w:rsidR="0025213A">
        <w:t xml:space="preserve">preamble transmission </w:t>
      </w:r>
      <w:r w:rsidR="00B34155">
        <w:t>(ie., Msg1) about increasing the transmission opportunities</w:t>
      </w:r>
      <w:r>
        <w:t>.</w:t>
      </w:r>
    </w:p>
    <w:p w14:paraId="2F9FA8D7" w14:textId="2C710BA7" w:rsidR="0030313D" w:rsidRPr="006E13D1" w:rsidRDefault="0030313D" w:rsidP="00CD4C7B">
      <w:r>
        <w:t>It should be noted that in a RAN1 provided LS (</w:t>
      </w:r>
      <w:hyperlink r:id="rId14" w:history="1">
        <w:r w:rsidRPr="00956C78">
          <w:rPr>
            <w:rStyle w:val="Hyperlink"/>
          </w:rPr>
          <w:t>R1-1901460</w:t>
        </w:r>
      </w:hyperlink>
      <w:r>
        <w:t>) it is provided no multiple simultaneously active BWPs will be supported in Rel-16 NR-U. Hence, the wideband operation of a serving cell with bandwidth larger than 20MHz is performed with single active BWP (with possible multiple configured) and transmissions may be performed on a specific subchannel where LBT is successful even though it would not be on others.</w:t>
      </w:r>
    </w:p>
    <w:p w14:paraId="127ACA6D" w14:textId="1974AB01" w:rsidR="00CD4C7B" w:rsidRDefault="00CD4C7B" w:rsidP="00CD4C7B">
      <w:pPr>
        <w:pStyle w:val="Heading1"/>
      </w:pPr>
      <w:r w:rsidRPr="006E13D1">
        <w:t>2</w:t>
      </w:r>
      <w:r w:rsidRPr="006E13D1">
        <w:tab/>
      </w:r>
      <w:r w:rsidR="00282BB5">
        <w:t>Transmission opportunities for RA messages</w:t>
      </w:r>
    </w:p>
    <w:p w14:paraId="6A4DC869" w14:textId="0C03C12B" w:rsidR="004C0B11" w:rsidRDefault="00956C78" w:rsidP="00CD4C7B">
      <w:r>
        <w:t>In Rel-15 NR, the UE selects first a beam</w:t>
      </w:r>
      <w:r w:rsidR="004C0B11">
        <w:t xml:space="preserve"> – SSB or CSI-RS (CFRA only) – and then a preamble associated with that beam. Upon transmission of the preamble, a next available PRACH occasion (RO) is selected, and more specifically UE selects the next available </w:t>
      </w:r>
      <w:r w:rsidR="00200782">
        <w:t>RO</w:t>
      </w:r>
      <w:r w:rsidR="004C0B11">
        <w:t xml:space="preserve"> randomly if there are multiple consecutive</w:t>
      </w:r>
      <w:r w:rsidR="00F922E0">
        <w:t xml:space="preserve"> (in frequency/time domain)</w:t>
      </w:r>
      <w:r w:rsidR="004C0B11">
        <w:t xml:space="preserve"> occasions corresponding to the selected beam, where the preamble is then transmitted.</w:t>
      </w:r>
      <w:r w:rsidR="001C24DA">
        <w:t xml:space="preserve"> </w:t>
      </w:r>
      <w:r w:rsidR="004C0B11">
        <w:t xml:space="preserve">For NR-U, however, the UE may fail the preamble transmission on the selected RO due to the busy channel, ie., due to LBT failure. The next RO(s) corresponding to the selected beam may come only after several milliseconds which will delay the </w:t>
      </w:r>
      <w:r w:rsidR="00C76204">
        <w:t>preamble</w:t>
      </w:r>
      <w:r w:rsidR="004C0B11">
        <w:t xml:space="preserve"> transmission procedure</w:t>
      </w:r>
      <w:r w:rsidR="001C24DA">
        <w:t xml:space="preserve"> to quite some extent if multiple attempts fail in a row</w:t>
      </w:r>
      <w:r w:rsidR="004C0B11">
        <w:t>.</w:t>
      </w:r>
      <w:r w:rsidR="001C24DA">
        <w:t xml:space="preserve"> Hence, it seems indeed necessary to increase the </w:t>
      </w:r>
      <w:r w:rsidR="00C76204">
        <w:t>Msg1</w:t>
      </w:r>
      <w:r w:rsidR="001C24DA">
        <w:t xml:space="preserve"> transmission opportunities for the UE.</w:t>
      </w:r>
    </w:p>
    <w:p w14:paraId="07164EFD" w14:textId="1A7066B7" w:rsidR="003113FA" w:rsidRDefault="003113FA" w:rsidP="00CD4C7B">
      <w:r>
        <w:t xml:space="preserve">As provided in [1], RAN1 is already considering number of possible enhancement options to cope with the </w:t>
      </w:r>
      <w:r w:rsidR="00B82716">
        <w:t>uncertainty the LBT brings for the Msg1 transmission. RAN2 territory is on the resource selection (beam, preamble, RO)</w:t>
      </w:r>
      <w:r w:rsidR="0063371E">
        <w:t xml:space="preserve"> side</w:t>
      </w:r>
      <w:r w:rsidR="0084760B">
        <w:t xml:space="preserve"> for which poss</w:t>
      </w:r>
      <w:r w:rsidR="007571D2">
        <w:t>ible enhancement options are discussed below.</w:t>
      </w:r>
      <w:r w:rsidR="008158EF">
        <w:t xml:space="preserve"> Furthermore, it should be equally possible to provide </w:t>
      </w:r>
      <w:r w:rsidR="00990F4B">
        <w:t xml:space="preserve">more </w:t>
      </w:r>
      <w:r w:rsidR="00990F4B">
        <w:lastRenderedPageBreak/>
        <w:t xml:space="preserve">transmission opportunities with </w:t>
      </w:r>
      <w:r w:rsidR="008158EF">
        <w:t>both CBRA (Contention Based Random Access) and CFRA (Contention Free Random Access)</w:t>
      </w:r>
      <w:r w:rsidR="00F579A1">
        <w:t xml:space="preserve"> or combine these</w:t>
      </w:r>
      <w:r w:rsidR="00D12DA9">
        <w:t xml:space="preserve"> to provide more opportunities for CFRA, for instance</w:t>
      </w:r>
      <w:r w:rsidR="006D6215">
        <w:t>.</w:t>
      </w:r>
    </w:p>
    <w:p w14:paraId="2BDFA384" w14:textId="44F987C6" w:rsidR="007571D2" w:rsidRDefault="007571D2" w:rsidP="007571D2">
      <w:pPr>
        <w:pStyle w:val="Heading3"/>
      </w:pPr>
      <w:r>
        <w:t>2.1</w:t>
      </w:r>
      <w:r w:rsidR="00CF4309">
        <w:tab/>
      </w:r>
      <w:r w:rsidR="007B5680">
        <w:t>Frequency domain resources across multiple sub-bands</w:t>
      </w:r>
    </w:p>
    <w:p w14:paraId="0E349D17" w14:textId="137B5712" w:rsidR="001C24DA" w:rsidRPr="001C24DA" w:rsidRDefault="00C76204" w:rsidP="001C24DA">
      <w:pPr>
        <w:rPr>
          <w:lang w:val="en-US"/>
        </w:rPr>
      </w:pPr>
      <w:r>
        <w:t>Given the RAN1 LS</w:t>
      </w:r>
      <w:r w:rsidR="00417432">
        <w:t xml:space="preserve"> about wideband operation</w:t>
      </w:r>
      <w:r>
        <w:t>, m</w:t>
      </w:r>
      <w:r w:rsidR="001C24DA" w:rsidRPr="001C24DA">
        <w:t>ultiple PRACH resources in frequency domain spread across multiple 20 MHz sub-bands can provide robustness against LBT failures.</w:t>
      </w:r>
      <w:r w:rsidR="001C24DA" w:rsidRPr="001C24DA">
        <w:rPr>
          <w:i/>
          <w:iCs/>
        </w:rPr>
        <w:t xml:space="preserve"> </w:t>
      </w:r>
      <w:r w:rsidR="001C24DA" w:rsidRPr="001C24DA">
        <w:rPr>
          <w:lang w:val="en-US"/>
        </w:rPr>
        <w:t xml:space="preserve">Therefore, an efficient way to increase the transmission opportunities of </w:t>
      </w:r>
      <w:r>
        <w:rPr>
          <w:lang w:val="en-US"/>
        </w:rPr>
        <w:t>Msg1</w:t>
      </w:r>
      <w:r w:rsidR="001C24DA" w:rsidRPr="001C24DA">
        <w:rPr>
          <w:lang w:val="en-US"/>
        </w:rPr>
        <w:t xml:space="preserve"> is to allow the configuration of PRACH resources on multiple 20 MHz sub-bands. The UE can select the PRACH resources to be used for transmission of </w:t>
      </w:r>
      <w:r>
        <w:rPr>
          <w:lang w:val="en-US"/>
        </w:rPr>
        <w:t xml:space="preserve">the preamble </w:t>
      </w:r>
      <w:r w:rsidR="001C24DA" w:rsidRPr="001C24DA">
        <w:rPr>
          <w:lang w:val="en-US"/>
        </w:rPr>
        <w:t xml:space="preserve">also based on the outcome of separate LBT procedures performed on different 20 MHz sub-bands. Such diversity in the carrier/frequency domain can improve the robustness of the </w:t>
      </w:r>
      <w:r>
        <w:rPr>
          <w:lang w:val="en-US"/>
        </w:rPr>
        <w:t>Msg1 transmission</w:t>
      </w:r>
      <w:r w:rsidR="001C24DA" w:rsidRPr="001C24DA">
        <w:rPr>
          <w:lang w:val="en-US"/>
        </w:rPr>
        <w:t>.</w:t>
      </w:r>
      <w:r>
        <w:rPr>
          <w:lang w:val="en-US"/>
        </w:rPr>
        <w:t xml:space="preserve"> A high level illustration of this is given in the following Figure 1.</w:t>
      </w:r>
    </w:p>
    <w:p w14:paraId="7A165826" w14:textId="77777777" w:rsidR="001C24DA" w:rsidRPr="001C24DA" w:rsidRDefault="001C24DA" w:rsidP="001C24DA">
      <w:pPr>
        <w:rPr>
          <w:lang w:val="en-US"/>
        </w:rPr>
      </w:pPr>
    </w:p>
    <w:p w14:paraId="46409C5F" w14:textId="77777777" w:rsidR="001C24DA" w:rsidRPr="001C24DA" w:rsidRDefault="001C24DA" w:rsidP="00C76204">
      <w:pPr>
        <w:jc w:val="center"/>
        <w:rPr>
          <w:lang w:val="en-US"/>
        </w:rPr>
      </w:pPr>
      <w:r w:rsidRPr="001C24DA">
        <w:rPr>
          <w:noProof/>
          <w:lang w:val="en-US"/>
        </w:rPr>
        <mc:AlternateContent>
          <mc:Choice Requires="wps">
            <w:drawing>
              <wp:anchor distT="0" distB="0" distL="114300" distR="114300" simplePos="0" relativeHeight="251665408" behindDoc="0" locked="0" layoutInCell="1" allowOverlap="1" wp14:anchorId="3E09DB24" wp14:editId="1B28D15E">
                <wp:simplePos x="0" y="0"/>
                <wp:positionH relativeFrom="column">
                  <wp:posOffset>3676650</wp:posOffset>
                </wp:positionH>
                <wp:positionV relativeFrom="paragraph">
                  <wp:posOffset>1086485</wp:posOffset>
                </wp:positionV>
                <wp:extent cx="180340" cy="99695"/>
                <wp:effectExtent l="0" t="0" r="0" b="0"/>
                <wp:wrapNone/>
                <wp:docPr id="10" name="Rectangle 10"/>
                <wp:cNvGraphicFramePr/>
                <a:graphic xmlns:a="http://schemas.openxmlformats.org/drawingml/2006/main">
                  <a:graphicData uri="http://schemas.microsoft.com/office/word/2010/wordprocessingShape">
                    <wps:wsp>
                      <wps:cNvSpPr/>
                      <wps:spPr>
                        <a:xfrm>
                          <a:off x="0" y="0"/>
                          <a:ext cx="180340" cy="99695"/>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486B1EA" id="Rectangle 10" o:spid="_x0000_s1026" style="position:absolute;margin-left:289.5pt;margin-top:85.55pt;width:14.2pt;height:7.8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" filled="f" strokecolor="#44546a" strokeweight="1pt"/>
            </w:pict>
          </mc:Fallback>
        </mc:AlternateContent>
      </w:r>
      <w:r w:rsidRPr="001C24DA">
        <w:rPr>
          <w:noProof/>
          <w:lang w:val="en-US"/>
        </w:rPr>
        <mc:AlternateContent>
          <mc:Choice Requires="wps">
            <w:drawing>
              <wp:anchor distT="0" distB="0" distL="114300" distR="114300" simplePos="0" relativeHeight="251661312" behindDoc="0" locked="0" layoutInCell="1" allowOverlap="1" wp14:anchorId="07F4BC19" wp14:editId="52E0C05B">
                <wp:simplePos x="0" y="0"/>
                <wp:positionH relativeFrom="column">
                  <wp:posOffset>3678555</wp:posOffset>
                </wp:positionH>
                <wp:positionV relativeFrom="paragraph">
                  <wp:posOffset>804545</wp:posOffset>
                </wp:positionV>
                <wp:extent cx="179705" cy="611505"/>
                <wp:effectExtent l="0" t="0" r="0" b="0"/>
                <wp:wrapNone/>
                <wp:docPr id="5" name="Rectangle 5"/>
                <wp:cNvGraphicFramePr/>
                <a:graphic xmlns:a="http://schemas.openxmlformats.org/drawingml/2006/main">
                  <a:graphicData uri="http://schemas.microsoft.com/office/word/2010/wordprocessingShape">
                    <wps:wsp>
                      <wps:cNvSpPr/>
                      <wps:spPr>
                        <a:xfrm>
                          <a:off x="0" y="0"/>
                          <a:ext cx="179705" cy="611505"/>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78B74F0" id="Rectangle 5" o:spid="_x0000_s1026" style="position:absolute;margin-left:289.65pt;margin-top:63.35pt;width:14.15pt;height:48.1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" filled="f" strokecolor="#44546a" strokeweight="1pt"/>
            </w:pict>
          </mc:Fallback>
        </mc:AlternateContent>
      </w:r>
      <w:r w:rsidRPr="001C24DA">
        <w:rPr>
          <w:noProof/>
          <w:lang w:val="en-US"/>
        </w:rPr>
        <mc:AlternateContent>
          <mc:Choice Requires="wps">
            <w:drawing>
              <wp:anchor distT="0" distB="0" distL="114300" distR="114300" simplePos="0" relativeHeight="251660288" behindDoc="0" locked="0" layoutInCell="1" allowOverlap="1" wp14:anchorId="13404285" wp14:editId="2344AB87">
                <wp:simplePos x="0" y="0"/>
                <wp:positionH relativeFrom="column">
                  <wp:posOffset>3679825</wp:posOffset>
                </wp:positionH>
                <wp:positionV relativeFrom="paragraph">
                  <wp:posOffset>1501140</wp:posOffset>
                </wp:positionV>
                <wp:extent cx="179705" cy="611505"/>
                <wp:effectExtent l="0" t="0" r="0" b="0"/>
                <wp:wrapNone/>
                <wp:docPr id="4" name="Rectangle 4"/>
                <wp:cNvGraphicFramePr/>
                <a:graphic xmlns:a="http://schemas.openxmlformats.org/drawingml/2006/main">
                  <a:graphicData uri="http://schemas.microsoft.com/office/word/2010/wordprocessingShape">
                    <wps:wsp>
                      <wps:cNvSpPr/>
                      <wps:spPr>
                        <a:xfrm>
                          <a:off x="0" y="0"/>
                          <a:ext cx="179705" cy="611505"/>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08FBE3E" id="Rectangle 4" o:spid="_x0000_s1026" style="position:absolute;margin-left:289.75pt;margin-top:118.2pt;width:14.15pt;height:48.1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" filled="f" strokecolor="#44546a" strokeweight="1pt"/>
            </w:pict>
          </mc:Fallback>
        </mc:AlternateContent>
      </w:r>
      <w:r w:rsidRPr="001C24DA">
        <w:rPr>
          <w:noProof/>
          <w:lang w:val="en-US"/>
        </w:rPr>
        <mc:AlternateContent>
          <mc:Choice Requires="wps">
            <w:drawing>
              <wp:anchor distT="0" distB="0" distL="114300" distR="114300" simplePos="0" relativeHeight="251664384" behindDoc="0" locked="0" layoutInCell="1" allowOverlap="1" wp14:anchorId="1C753143" wp14:editId="56EF9B4C">
                <wp:simplePos x="0" y="0"/>
                <wp:positionH relativeFrom="column">
                  <wp:posOffset>3682365</wp:posOffset>
                </wp:positionH>
                <wp:positionV relativeFrom="paragraph">
                  <wp:posOffset>1782975</wp:posOffset>
                </wp:positionV>
                <wp:extent cx="176530" cy="107315"/>
                <wp:effectExtent l="0" t="0" r="0" b="0"/>
                <wp:wrapNone/>
                <wp:docPr id="9" name="Rectangle 9"/>
                <wp:cNvGraphicFramePr/>
                <a:graphic xmlns:a="http://schemas.openxmlformats.org/drawingml/2006/main">
                  <a:graphicData uri="http://schemas.microsoft.com/office/word/2010/wordprocessingShape">
                    <wps:wsp>
                      <wps:cNvSpPr/>
                      <wps:spPr>
                        <a:xfrm>
                          <a:off x="0" y="0"/>
                          <a:ext cx="176530" cy="107315"/>
                        </a:xfrm>
                        <a:prstGeom prst="rect">
                          <a:avLst/>
                        </a:prstGeom>
                        <a:solidFill>
                          <a:srgbClr val="70AD47"/>
                        </a:solid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375327C" id="Rectangle 9" o:spid="_x0000_s1026" style="position:absolute;margin-left:289.95pt;margin-top:140.4pt;width:13.9pt;height:8.4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" fillcolor="#70ad47" strokecolor="#44546a" strokeweight="1pt"/>
            </w:pict>
          </mc:Fallback>
        </mc:AlternateContent>
      </w:r>
      <w:r w:rsidRPr="001C24DA">
        <w:rPr>
          <w:noProof/>
          <w:lang w:val="en-US"/>
        </w:rPr>
        <mc:AlternateContent>
          <mc:Choice Requires="wps">
            <w:drawing>
              <wp:anchor distT="0" distB="0" distL="114300" distR="114300" simplePos="0" relativeHeight="251666432" behindDoc="0" locked="0" layoutInCell="1" allowOverlap="1" wp14:anchorId="4125A925" wp14:editId="5CD6D7EA">
                <wp:simplePos x="0" y="0"/>
                <wp:positionH relativeFrom="column">
                  <wp:posOffset>3683635</wp:posOffset>
                </wp:positionH>
                <wp:positionV relativeFrom="paragraph">
                  <wp:posOffset>2463165</wp:posOffset>
                </wp:positionV>
                <wp:extent cx="181610" cy="107950"/>
                <wp:effectExtent l="0" t="0" r="0" b="0"/>
                <wp:wrapNone/>
                <wp:docPr id="11" name="Rectangle 11"/>
                <wp:cNvGraphicFramePr/>
                <a:graphic xmlns:a="http://schemas.openxmlformats.org/drawingml/2006/main">
                  <a:graphicData uri="http://schemas.microsoft.com/office/word/2010/wordprocessingShape">
                    <wps:wsp>
                      <wps:cNvSpPr/>
                      <wps:spPr>
                        <a:xfrm>
                          <a:off x="0" y="0"/>
                          <a:ext cx="181610" cy="107950"/>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8867745" id="Rectangle 11" o:spid="_x0000_s1026" style="position:absolute;margin-left:290.05pt;margin-top:193.95pt;width:14.3pt;height:8.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" filled="f" strokecolor="#44546a" strokeweight="1pt"/>
            </w:pict>
          </mc:Fallback>
        </mc:AlternateContent>
      </w:r>
      <w:r w:rsidRPr="001C24DA">
        <w:rPr>
          <w:noProof/>
          <w:lang w:val="en-US"/>
        </w:rPr>
        <mc:AlternateContent>
          <mc:Choice Requires="wps">
            <w:drawing>
              <wp:anchor distT="0" distB="0" distL="114300" distR="114300" simplePos="0" relativeHeight="251663360" behindDoc="0" locked="0" layoutInCell="1" allowOverlap="1" wp14:anchorId="3926264B" wp14:editId="0797CF82">
                <wp:simplePos x="0" y="0"/>
                <wp:positionH relativeFrom="column">
                  <wp:posOffset>3683000</wp:posOffset>
                </wp:positionH>
                <wp:positionV relativeFrom="paragraph">
                  <wp:posOffset>349885</wp:posOffset>
                </wp:positionV>
                <wp:extent cx="180340" cy="95250"/>
                <wp:effectExtent l="0" t="0" r="0" b="0"/>
                <wp:wrapNone/>
                <wp:docPr id="8" name="Rectangle 8"/>
                <wp:cNvGraphicFramePr/>
                <a:graphic xmlns:a="http://schemas.openxmlformats.org/drawingml/2006/main">
                  <a:graphicData uri="http://schemas.microsoft.com/office/word/2010/wordprocessingShape">
                    <wps:wsp>
                      <wps:cNvSpPr/>
                      <wps:spPr>
                        <a:xfrm>
                          <a:off x="0" y="0"/>
                          <a:ext cx="180340" cy="95250"/>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8634DEE" id="Rectangle 8" o:spid="_x0000_s1026" style="position:absolute;margin-left:290pt;margin-top:27.55pt;width:14.2pt;height:7.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" filled="f" strokecolor="#44546a" strokeweight="1pt"/>
            </w:pict>
          </mc:Fallback>
        </mc:AlternateContent>
      </w:r>
      <w:r w:rsidRPr="001C24DA">
        <w:rPr>
          <w:noProof/>
          <w:lang w:val="en-US"/>
        </w:rPr>
        <mc:AlternateContent>
          <mc:Choice Requires="wps">
            <w:drawing>
              <wp:anchor distT="0" distB="0" distL="114300" distR="114300" simplePos="0" relativeHeight="251662336" behindDoc="0" locked="0" layoutInCell="1" allowOverlap="1" wp14:anchorId="660073E8" wp14:editId="3A6B88A3">
                <wp:simplePos x="0" y="0"/>
                <wp:positionH relativeFrom="column">
                  <wp:posOffset>3685540</wp:posOffset>
                </wp:positionH>
                <wp:positionV relativeFrom="paragraph">
                  <wp:posOffset>2181225</wp:posOffset>
                </wp:positionV>
                <wp:extent cx="179705" cy="611505"/>
                <wp:effectExtent l="0" t="0" r="0" b="0"/>
                <wp:wrapNone/>
                <wp:docPr id="7" name="Rectangle 7"/>
                <wp:cNvGraphicFramePr/>
                <a:graphic xmlns:a="http://schemas.openxmlformats.org/drawingml/2006/main">
                  <a:graphicData uri="http://schemas.microsoft.com/office/word/2010/wordprocessingShape">
                    <wps:wsp>
                      <wps:cNvSpPr/>
                      <wps:spPr>
                        <a:xfrm>
                          <a:off x="0" y="0"/>
                          <a:ext cx="179705" cy="611505"/>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2C5DF09" id="Rectangle 7" o:spid="_x0000_s1026" style="position:absolute;margin-left:290.2pt;margin-top:171.75pt;width:14.15pt;height:48.1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" filled="f" strokecolor="#44546a" strokeweight="1pt"/>
            </w:pict>
          </mc:Fallback>
        </mc:AlternateContent>
      </w:r>
      <w:r w:rsidRPr="001C24DA">
        <w:rPr>
          <w:noProof/>
          <w:lang w:val="en-US"/>
        </w:rPr>
        <mc:AlternateContent>
          <mc:Choice Requires="wps">
            <w:drawing>
              <wp:anchor distT="0" distB="0" distL="114300" distR="114300" simplePos="0" relativeHeight="251659264" behindDoc="0" locked="0" layoutInCell="1" allowOverlap="1" wp14:anchorId="4A65AAA2" wp14:editId="394FE564">
                <wp:simplePos x="0" y="0"/>
                <wp:positionH relativeFrom="column">
                  <wp:posOffset>3684905</wp:posOffset>
                </wp:positionH>
                <wp:positionV relativeFrom="paragraph">
                  <wp:posOffset>68259</wp:posOffset>
                </wp:positionV>
                <wp:extent cx="179705" cy="611505"/>
                <wp:effectExtent l="0" t="0" r="0" b="0"/>
                <wp:wrapNone/>
                <wp:docPr id="3" name="Rectangle 3"/>
                <wp:cNvGraphicFramePr/>
                <a:graphic xmlns:a="http://schemas.openxmlformats.org/drawingml/2006/main">
                  <a:graphicData uri="http://schemas.microsoft.com/office/word/2010/wordprocessingShape">
                    <wps:wsp>
                      <wps:cNvSpPr/>
                      <wps:spPr>
                        <a:xfrm>
                          <a:off x="0" y="0"/>
                          <a:ext cx="179705" cy="611505"/>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BC2D6FC" id="Rectangle 3" o:spid="_x0000_s1026" style="position:absolute;margin-left:290.15pt;margin-top:5.35pt;width:14.15pt;height:48.1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" filled="f" strokecolor="#44546a" strokeweight="1pt"/>
            </w:pict>
          </mc:Fallback>
        </mc:AlternateContent>
      </w:r>
      <w:r w:rsidRPr="001C24DA">
        <w:rPr>
          <w:noProof/>
          <w:lang w:val="en-US"/>
        </w:rPr>
        <mc:AlternateContent>
          <mc:Choice Requires="wpc">
            <w:drawing>
              <wp:inline distT="0" distB="0" distL="0" distR="0" wp14:anchorId="491FED51" wp14:editId="617723CB">
                <wp:extent cx="6120765" cy="2905125"/>
                <wp:effectExtent l="0" t="0" r="0" b="0"/>
                <wp:docPr id="298117406" name="Canvas 29811740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8" name="Rectangle 18"/>
                        <wps:cNvSpPr/>
                        <wps:spPr>
                          <a:xfrm>
                            <a:off x="1444766" y="80414"/>
                            <a:ext cx="180000" cy="612000"/>
                          </a:xfrm>
                          <a:prstGeom prst="rect">
                            <a:avLst/>
                          </a:prstGeom>
                          <a:noFill/>
                          <a:ln w="12700" cap="flat" cmpd="sng" algn="ctr">
                            <a:solidFill>
                              <a:srgbClr val="44546A"/>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8117377" name="Rectangle 298117377"/>
                        <wps:cNvSpPr/>
                        <wps:spPr>
                          <a:xfrm>
                            <a:off x="1446357" y="801661"/>
                            <a:ext cx="180000" cy="612000"/>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78" name="Rectangle 298117378"/>
                        <wps:cNvSpPr/>
                        <wps:spPr>
                          <a:xfrm>
                            <a:off x="1444766" y="1499765"/>
                            <a:ext cx="180000" cy="612000"/>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79" name="Rectangle 298117379"/>
                        <wps:cNvSpPr/>
                        <wps:spPr>
                          <a:xfrm>
                            <a:off x="1445722" y="2193412"/>
                            <a:ext cx="180000" cy="612000"/>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80" name="Rectangle 298117380"/>
                        <wps:cNvSpPr/>
                        <wps:spPr>
                          <a:xfrm>
                            <a:off x="1443391" y="362253"/>
                            <a:ext cx="179705" cy="108000"/>
                          </a:xfrm>
                          <a:prstGeom prst="rect">
                            <a:avLst/>
                          </a:prstGeom>
                          <a:solidFill>
                            <a:srgbClr val="5B9BD5"/>
                          </a:solid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81" name="Rectangle 298117381"/>
                        <wps:cNvSpPr/>
                        <wps:spPr>
                          <a:xfrm>
                            <a:off x="1446357" y="1083255"/>
                            <a:ext cx="180000" cy="107789"/>
                          </a:xfrm>
                          <a:prstGeom prst="rect">
                            <a:avLst/>
                          </a:prstGeom>
                          <a:solidFill>
                            <a:srgbClr val="5B9BD5"/>
                          </a:solid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82" name="Rectangle 298117382"/>
                        <wps:cNvSpPr/>
                        <wps:spPr>
                          <a:xfrm>
                            <a:off x="1443391" y="1781478"/>
                            <a:ext cx="179705" cy="108000"/>
                          </a:xfrm>
                          <a:prstGeom prst="rect">
                            <a:avLst/>
                          </a:prstGeom>
                          <a:solidFill>
                            <a:srgbClr val="5B9BD5"/>
                          </a:solid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83" name="Rectangle 298117383"/>
                        <wps:cNvSpPr/>
                        <wps:spPr>
                          <a:xfrm>
                            <a:off x="1446357" y="2475150"/>
                            <a:ext cx="177374" cy="108417"/>
                          </a:xfrm>
                          <a:prstGeom prst="rect">
                            <a:avLst/>
                          </a:prstGeom>
                          <a:solidFill>
                            <a:srgbClr val="5B9BD5"/>
                          </a:solid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84" name="Rectangle 298117384"/>
                        <wps:cNvSpPr/>
                        <wps:spPr>
                          <a:xfrm>
                            <a:off x="4461193" y="111226"/>
                            <a:ext cx="179070" cy="107950"/>
                          </a:xfrm>
                          <a:prstGeom prst="rect">
                            <a:avLst/>
                          </a:prstGeom>
                          <a:solidFill>
                            <a:srgbClr val="5B9BD5"/>
                          </a:solid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85" name="Rectangle 298117385"/>
                        <wps:cNvSpPr/>
                        <wps:spPr>
                          <a:xfrm>
                            <a:off x="4644426" y="35999"/>
                            <a:ext cx="1475092" cy="266700"/>
                          </a:xfrm>
                          <a:prstGeom prst="rect">
                            <a:avLst/>
                          </a:prstGeom>
                          <a:noFill/>
                          <a:ln w="12700" cap="flat" cmpd="sng" algn="ctr">
                            <a:noFill/>
                            <a:prstDash val="solid"/>
                            <a:miter lim="800000"/>
                          </a:ln>
                          <a:effectLst/>
                        </wps:spPr>
                        <wps:txbx>
                          <w:txbxContent>
                            <w:p w14:paraId="65868934" w14:textId="77777777" w:rsidR="003A1B50" w:rsidRPr="00E73B19" w:rsidRDefault="003A1B50" w:rsidP="001C24DA">
                              <w:pPr>
                                <w:rPr>
                                  <w:color w:val="000000" w:themeColor="text1"/>
                                  <w:sz w:val="16"/>
                                  <w:szCs w:val="16"/>
                                  <w:lang w:val="en-US"/>
                                </w:rPr>
                              </w:pPr>
                              <w:r w:rsidRPr="00E73B19">
                                <w:rPr>
                                  <w:color w:val="000000" w:themeColor="text1"/>
                                  <w:sz w:val="16"/>
                                  <w:szCs w:val="16"/>
                                  <w:lang w:val="en-US"/>
                                </w:rPr>
                                <w:t xml:space="preserve">Configured </w:t>
                              </w:r>
                              <w:r>
                                <w:rPr>
                                  <w:color w:val="000000" w:themeColor="text1"/>
                                  <w:sz w:val="16"/>
                                  <w:szCs w:val="16"/>
                                  <w:lang w:val="en-US"/>
                                </w:rPr>
                                <w:t>P</w:t>
                              </w:r>
                              <w:r w:rsidRPr="00E73B19">
                                <w:rPr>
                                  <w:color w:val="000000" w:themeColor="text1"/>
                                  <w:sz w:val="16"/>
                                  <w:szCs w:val="16"/>
                                  <w:lang w:val="en-US"/>
                                </w:rPr>
                                <w:t>RACH resources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298117386" name="Graphic 133" descr="Close">
                            <a:extLst/>
                          </pic:cNvPr>
                          <pic:cNvPicPr>
                            <a:picLocks noChangeAspect="1"/>
                          </pic:cNvPicPr>
                        </pic:nvPicPr>
                        <pic:blipFill>
                          <a:blip r:embed="rId15">
                            <a:extLst>
                              <a:ext uri="{96DAC541-7B7A-43D3-8B79-37D633B846F1}">
                                <asvg:svgBlip xmlns:asvg="http://schemas.microsoft.com/office/drawing/2016/SVG/main" r:embed="rId16"/>
                              </a:ext>
                            </a:extLst>
                          </a:blip>
                          <a:stretch>
                            <a:fillRect/>
                          </a:stretch>
                        </pic:blipFill>
                        <pic:spPr>
                          <a:xfrm>
                            <a:off x="1701142" y="315695"/>
                            <a:ext cx="182880" cy="182880"/>
                          </a:xfrm>
                          <a:prstGeom prst="rect">
                            <a:avLst/>
                          </a:prstGeom>
                        </pic:spPr>
                      </pic:pic>
                      <pic:pic xmlns:pic="http://schemas.openxmlformats.org/drawingml/2006/picture">
                        <pic:nvPicPr>
                          <pic:cNvPr id="298117387" name="Graphic 133" descr="Close">
                            <a:extLst/>
                          </pic:cNvPr>
                          <pic:cNvPicPr>
                            <a:picLocks noChangeAspect="1"/>
                          </pic:cNvPicPr>
                        </pic:nvPicPr>
                        <pic:blipFill>
                          <a:blip r:embed="rId15">
                            <a:extLst>
                              <a:ext uri="{96DAC541-7B7A-43D3-8B79-37D633B846F1}">
                                <asvg:svgBlip xmlns:asvg="http://schemas.microsoft.com/office/drawing/2016/SVG/main" r:embed="rId16"/>
                              </a:ext>
                            </a:extLst>
                          </a:blip>
                          <a:stretch>
                            <a:fillRect/>
                          </a:stretch>
                        </pic:blipFill>
                        <pic:spPr>
                          <a:xfrm>
                            <a:off x="1686855" y="2435007"/>
                            <a:ext cx="182880" cy="182880"/>
                          </a:xfrm>
                          <a:prstGeom prst="rect">
                            <a:avLst/>
                          </a:prstGeom>
                        </pic:spPr>
                      </pic:pic>
                      <pic:pic xmlns:pic="http://schemas.openxmlformats.org/drawingml/2006/picture">
                        <pic:nvPicPr>
                          <pic:cNvPr id="298117388" name="Graphic 135" descr="Checkmark">
                            <a:extLst/>
                          </pic:cNvPr>
                          <pic:cNvPicPr>
                            <a:picLocks noChangeAspect="1"/>
                          </pic:cNvPicPr>
                        </pic:nvPicPr>
                        <pic:blipFill>
                          <a:blip r:embed="rId17">
                            <a:extLst>
                              <a:ext uri="{96DAC541-7B7A-43D3-8B79-37D633B846F1}">
                                <asvg:svgBlip xmlns:asvg="http://schemas.microsoft.com/office/drawing/2016/SVG/main" r:embed="rId18"/>
                              </a:ext>
                            </a:extLst>
                          </a:blip>
                          <a:stretch>
                            <a:fillRect/>
                          </a:stretch>
                        </pic:blipFill>
                        <pic:spPr>
                          <a:xfrm>
                            <a:off x="1701040" y="1715869"/>
                            <a:ext cx="182880" cy="182880"/>
                          </a:xfrm>
                          <a:prstGeom prst="rect">
                            <a:avLst/>
                          </a:prstGeom>
                        </pic:spPr>
                      </pic:pic>
                      <pic:pic xmlns:pic="http://schemas.openxmlformats.org/drawingml/2006/picture">
                        <pic:nvPicPr>
                          <pic:cNvPr id="298117389" name="Graphic 135" descr="Checkmark">
                            <a:extLst/>
                          </pic:cNvPr>
                          <pic:cNvPicPr/>
                        </pic:nvPicPr>
                        <pic:blipFill>
                          <a:blip r:embed="rId17">
                            <a:extLst>
                              <a:ext uri="{96DAC541-7B7A-43D3-8B79-37D633B846F1}">
                                <asvg:svgBlip xmlns:asvg="http://schemas.microsoft.com/office/drawing/2016/SVG/main" r:embed="rId18"/>
                              </a:ext>
                            </a:extLst>
                          </a:blip>
                          <a:stretch>
                            <a:fillRect/>
                          </a:stretch>
                        </pic:blipFill>
                        <pic:spPr>
                          <a:xfrm>
                            <a:off x="1701655" y="1015782"/>
                            <a:ext cx="182245" cy="182880"/>
                          </a:xfrm>
                          <a:prstGeom prst="rect">
                            <a:avLst/>
                          </a:prstGeom>
                        </pic:spPr>
                      </pic:pic>
                      <wps:wsp>
                        <wps:cNvPr id="298117390" name="Rectangle 298117390"/>
                        <wps:cNvSpPr/>
                        <wps:spPr>
                          <a:xfrm>
                            <a:off x="2715555" y="68894"/>
                            <a:ext cx="179705" cy="611505"/>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91" name="Rectangle 298117391"/>
                        <wps:cNvSpPr/>
                        <wps:spPr>
                          <a:xfrm>
                            <a:off x="2716825" y="790254"/>
                            <a:ext cx="179705" cy="611505"/>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92" name="Rectangle 298117392"/>
                        <wps:cNvSpPr/>
                        <wps:spPr>
                          <a:xfrm>
                            <a:off x="2715555" y="1488119"/>
                            <a:ext cx="179705" cy="611505"/>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93" name="Rectangle 298117393"/>
                        <wps:cNvSpPr/>
                        <wps:spPr>
                          <a:xfrm>
                            <a:off x="2716190" y="2182174"/>
                            <a:ext cx="179705" cy="611505"/>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94" name="Rectangle 298117394"/>
                        <wps:cNvSpPr/>
                        <wps:spPr>
                          <a:xfrm>
                            <a:off x="2713488" y="350687"/>
                            <a:ext cx="180502" cy="95820"/>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95" name="Rectangle 298117395"/>
                        <wps:cNvSpPr/>
                        <wps:spPr>
                          <a:xfrm>
                            <a:off x="2719233" y="1071656"/>
                            <a:ext cx="177121" cy="107502"/>
                          </a:xfrm>
                          <a:prstGeom prst="rect">
                            <a:avLst/>
                          </a:prstGeom>
                          <a:solidFill>
                            <a:srgbClr val="70AD47"/>
                          </a:solid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96" name="Rectangle 298117396"/>
                        <wps:cNvSpPr/>
                        <wps:spPr>
                          <a:xfrm>
                            <a:off x="2713488" y="1769778"/>
                            <a:ext cx="180502" cy="99719"/>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97" name="Rectangle 298117397"/>
                        <wps:cNvSpPr/>
                        <wps:spPr>
                          <a:xfrm>
                            <a:off x="2714122" y="2464114"/>
                            <a:ext cx="182233" cy="107950"/>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98" name="Rectangle 298117398"/>
                        <wps:cNvSpPr/>
                        <wps:spPr>
                          <a:xfrm>
                            <a:off x="4461270" y="338557"/>
                            <a:ext cx="178435" cy="107950"/>
                          </a:xfrm>
                          <a:prstGeom prst="rect">
                            <a:avLst/>
                          </a:prstGeom>
                          <a:solidFill>
                            <a:srgbClr val="70AD47"/>
                          </a:solid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99" name="Rectangle 298117399"/>
                        <wps:cNvSpPr/>
                        <wps:spPr>
                          <a:xfrm>
                            <a:off x="4644150" y="263627"/>
                            <a:ext cx="1474470" cy="266700"/>
                          </a:xfrm>
                          <a:prstGeom prst="rect">
                            <a:avLst/>
                          </a:prstGeom>
                          <a:noFill/>
                          <a:ln w="12700" cap="flat" cmpd="sng" algn="ctr">
                            <a:noFill/>
                            <a:prstDash val="solid"/>
                            <a:miter lim="800000"/>
                          </a:ln>
                          <a:effectLst/>
                        </wps:spPr>
                        <wps:txbx>
                          <w:txbxContent>
                            <w:p w14:paraId="433437B1" w14:textId="52581761" w:rsidR="003A1B50" w:rsidRPr="00C76204" w:rsidRDefault="003A1B50" w:rsidP="001C24DA">
                              <w:pPr>
                                <w:pStyle w:val="NormalWeb"/>
                                <w:overflowPunct w:val="0"/>
                                <w:rPr>
                                  <w:lang w:val="fi-FI"/>
                                </w:rPr>
                              </w:pPr>
                              <w:r w:rsidRPr="00C76204">
                                <w:rPr>
                                  <w:color w:val="000000"/>
                                  <w:sz w:val="16"/>
                                  <w:szCs w:val="16"/>
                                </w:rPr>
                                <w:t>Possible</w:t>
                              </w:r>
                              <w:r>
                                <w:rPr>
                                  <w:color w:val="000000"/>
                                  <w:sz w:val="16"/>
                                  <w:szCs w:val="16"/>
                                  <w:lang w:val="fi-FI"/>
                                </w:rPr>
                                <w:t xml:space="preserve"> Msg1 Tx opportunity</w:t>
                              </w:r>
                            </w:p>
                          </w:txbxContent>
                        </wps:txbx>
                        <wps:bodyPr rot="0" spcFirstLastPara="0"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298117400" name="Graphic 133" descr="Close">
                            <a:extLst/>
                          </pic:cNvPr>
                          <pic:cNvPicPr/>
                        </pic:nvPicPr>
                        <pic:blipFill>
                          <a:blip r:embed="rId15">
                            <a:extLst>
                              <a:ext uri="{96DAC541-7B7A-43D3-8B79-37D633B846F1}">
                                <asvg:svgBlip xmlns:asvg="http://schemas.microsoft.com/office/drawing/2016/SVG/main" r:embed="rId16"/>
                              </a:ext>
                            </a:extLst>
                          </a:blip>
                          <a:stretch>
                            <a:fillRect/>
                          </a:stretch>
                        </pic:blipFill>
                        <pic:spPr>
                          <a:xfrm>
                            <a:off x="4457184" y="530327"/>
                            <a:ext cx="182245" cy="182880"/>
                          </a:xfrm>
                          <a:prstGeom prst="rect">
                            <a:avLst/>
                          </a:prstGeom>
                        </pic:spPr>
                      </pic:pic>
                      <wps:wsp>
                        <wps:cNvPr id="298117401" name="Rectangle 298117401"/>
                        <wps:cNvSpPr/>
                        <wps:spPr>
                          <a:xfrm>
                            <a:off x="4646930" y="502234"/>
                            <a:ext cx="1473835" cy="266700"/>
                          </a:xfrm>
                          <a:prstGeom prst="rect">
                            <a:avLst/>
                          </a:prstGeom>
                          <a:noFill/>
                          <a:ln w="12700" cap="flat" cmpd="sng" algn="ctr">
                            <a:noFill/>
                            <a:prstDash val="solid"/>
                            <a:miter lim="800000"/>
                          </a:ln>
                          <a:effectLst/>
                        </wps:spPr>
                        <wps:txbx>
                          <w:txbxContent>
                            <w:p w14:paraId="29B04BF6" w14:textId="77777777" w:rsidR="003A1B50" w:rsidRPr="005C5C64" w:rsidRDefault="003A1B50" w:rsidP="001C24DA">
                              <w:pPr>
                                <w:pStyle w:val="NormalWeb"/>
                                <w:overflowPunct w:val="0"/>
                              </w:pPr>
                              <w:r w:rsidRPr="005C5C64">
                                <w:rPr>
                                  <w:color w:val="000000"/>
                                  <w:sz w:val="16"/>
                                  <w:szCs w:val="16"/>
                                </w:rPr>
                                <w:t>LBT failure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8117402" name="Rectangle 298117402"/>
                        <wps:cNvSpPr/>
                        <wps:spPr>
                          <a:xfrm>
                            <a:off x="4646043" y="735114"/>
                            <a:ext cx="1473200" cy="266700"/>
                          </a:xfrm>
                          <a:prstGeom prst="rect">
                            <a:avLst/>
                          </a:prstGeom>
                          <a:noFill/>
                          <a:ln w="12700" cap="flat" cmpd="sng" algn="ctr">
                            <a:noFill/>
                            <a:prstDash val="solid"/>
                            <a:miter lim="800000"/>
                          </a:ln>
                          <a:effectLst/>
                        </wps:spPr>
                        <wps:txbx>
                          <w:txbxContent>
                            <w:p w14:paraId="302D1992" w14:textId="77777777" w:rsidR="003A1B50" w:rsidRDefault="003A1B50" w:rsidP="001C24DA">
                              <w:pPr>
                                <w:pStyle w:val="NormalWeb"/>
                                <w:overflowPunct w:val="0"/>
                              </w:pPr>
                              <w:r>
                                <w:rPr>
                                  <w:color w:val="000000"/>
                                  <w:sz w:val="16"/>
                                  <w:szCs w:val="16"/>
                                </w:rPr>
                                <w:t>Successful LBT</w:t>
                              </w:r>
                            </w:p>
                          </w:txbxContent>
                        </wps:txbx>
                        <wps:bodyPr rot="0" spcFirstLastPara="0"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298117403" name="Graphic 135" descr="Checkmark">
                            <a:extLst/>
                          </pic:cNvPr>
                          <pic:cNvPicPr/>
                        </pic:nvPicPr>
                        <pic:blipFill>
                          <a:blip r:embed="rId17">
                            <a:extLst>
                              <a:ext uri="{96DAC541-7B7A-43D3-8B79-37D633B846F1}">
                                <asvg:svgBlip xmlns:asvg="http://schemas.microsoft.com/office/drawing/2016/SVG/main" r:embed="rId18"/>
                              </a:ext>
                            </a:extLst>
                          </a:blip>
                          <a:stretch>
                            <a:fillRect/>
                          </a:stretch>
                        </pic:blipFill>
                        <pic:spPr>
                          <a:xfrm>
                            <a:off x="4480243" y="749401"/>
                            <a:ext cx="181610" cy="182880"/>
                          </a:xfrm>
                          <a:prstGeom prst="rect">
                            <a:avLst/>
                          </a:prstGeom>
                        </pic:spPr>
                      </pic:pic>
                      <wps:wsp>
                        <wps:cNvPr id="298117404" name="Left Brace 298117404"/>
                        <wps:cNvSpPr/>
                        <wps:spPr>
                          <a:xfrm>
                            <a:off x="1202054" y="80415"/>
                            <a:ext cx="85725" cy="597230"/>
                          </a:xfrm>
                          <a:prstGeom prst="leftBrace">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8117405" name="Rectangle 298117405"/>
                        <wps:cNvSpPr/>
                        <wps:spPr>
                          <a:xfrm>
                            <a:off x="431800" y="266904"/>
                            <a:ext cx="761999" cy="266700"/>
                          </a:xfrm>
                          <a:prstGeom prst="rect">
                            <a:avLst/>
                          </a:prstGeom>
                          <a:noFill/>
                          <a:ln w="12700" cap="flat" cmpd="sng" algn="ctr">
                            <a:noFill/>
                            <a:prstDash val="solid"/>
                            <a:miter lim="800000"/>
                          </a:ln>
                          <a:effectLst/>
                        </wps:spPr>
                        <wps:txbx>
                          <w:txbxContent>
                            <w:p w14:paraId="647F39D2" w14:textId="77777777" w:rsidR="003A1B50" w:rsidRPr="005855F3" w:rsidRDefault="003A1B50" w:rsidP="001C24DA">
                              <w:pPr>
                                <w:pStyle w:val="NormalWeb"/>
                                <w:overflowPunct w:val="0"/>
                                <w:jc w:val="right"/>
                                <w:rPr>
                                  <w:lang w:val="da-DK"/>
                                </w:rPr>
                              </w:pPr>
                              <w:r>
                                <w:rPr>
                                  <w:color w:val="000000"/>
                                  <w:sz w:val="16"/>
                                  <w:szCs w:val="16"/>
                                  <w:lang w:val="da-DK"/>
                                </w:rPr>
                                <w:t>20 MHz</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 name="Arrow: Right 2"/>
                        <wps:cNvSpPr/>
                        <wps:spPr>
                          <a:xfrm>
                            <a:off x="1930400" y="1314450"/>
                            <a:ext cx="584200" cy="28575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Rectangle 43"/>
                        <wps:cNvSpPr/>
                        <wps:spPr>
                          <a:xfrm>
                            <a:off x="3149600" y="1291250"/>
                            <a:ext cx="325415" cy="266700"/>
                          </a:xfrm>
                          <a:prstGeom prst="rect">
                            <a:avLst/>
                          </a:prstGeom>
                          <a:noFill/>
                          <a:ln w="12700" cap="flat" cmpd="sng" algn="ctr">
                            <a:noFill/>
                            <a:prstDash val="solid"/>
                            <a:miter lim="800000"/>
                          </a:ln>
                          <a:effectLst/>
                        </wps:spPr>
                        <wps:txbx>
                          <w:txbxContent>
                            <w:p w14:paraId="6F24570C" w14:textId="77777777" w:rsidR="003A1B50" w:rsidRPr="00A06B2C" w:rsidRDefault="003A1B50" w:rsidP="001C24DA">
                              <w:pPr>
                                <w:pStyle w:val="NormalWeb"/>
                                <w:overflowPunct w:val="0"/>
                                <w:jc w:val="right"/>
                              </w:pPr>
                              <w:r w:rsidRPr="00A06B2C">
                                <w:rPr>
                                  <w:color w:val="000000"/>
                                  <w:lang w:val="da-DK"/>
                                </w:rPr>
                                <w:t>or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4" name="Left Brace 44"/>
                        <wps:cNvSpPr/>
                        <wps:spPr>
                          <a:xfrm>
                            <a:off x="501650" y="78104"/>
                            <a:ext cx="202225" cy="2703195"/>
                          </a:xfrm>
                          <a:prstGeom prst="leftBrace">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5" name="Rectangle 45"/>
                        <wps:cNvSpPr/>
                        <wps:spPr>
                          <a:xfrm>
                            <a:off x="12700" y="1107890"/>
                            <a:ext cx="592115" cy="879660"/>
                          </a:xfrm>
                          <a:prstGeom prst="rect">
                            <a:avLst/>
                          </a:prstGeom>
                          <a:noFill/>
                          <a:ln w="12700" cap="flat" cmpd="sng" algn="ctr">
                            <a:noFill/>
                            <a:prstDash val="solid"/>
                            <a:miter lim="800000"/>
                          </a:ln>
                          <a:effectLst/>
                        </wps:spPr>
                        <wps:txbx>
                          <w:txbxContent>
                            <w:p w14:paraId="2162DE83" w14:textId="77777777" w:rsidR="003A1B50" w:rsidRPr="00057CB4" w:rsidRDefault="003A1B50" w:rsidP="001C24DA">
                              <w:pPr>
                                <w:pStyle w:val="NormalWeb"/>
                                <w:overflowPunct w:val="0"/>
                                <w:rPr>
                                  <w:color w:val="000000"/>
                                  <w:sz w:val="16"/>
                                  <w:szCs w:val="16"/>
                                </w:rPr>
                              </w:pPr>
                              <w:r w:rsidRPr="00057CB4">
                                <w:rPr>
                                  <w:color w:val="000000"/>
                                  <w:sz w:val="16"/>
                                  <w:szCs w:val="16"/>
                                </w:rPr>
                                <w:t>Initial /</w:t>
                              </w:r>
                              <w:r w:rsidRPr="00057CB4">
                                <w:rPr>
                                  <w:color w:val="000000"/>
                                  <w:sz w:val="16"/>
                                  <w:szCs w:val="16"/>
                                </w:rPr>
                                <w:br/>
                                <w:t>Active</w:t>
                              </w:r>
                              <w:r w:rsidRPr="00057CB4">
                                <w:rPr>
                                  <w:color w:val="000000"/>
                                  <w:sz w:val="16"/>
                                  <w:szCs w:val="16"/>
                                </w:rPr>
                                <w:br/>
                                <w:t xml:space="preserve">BWP (up to 4 sub-bands)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491FED51" id="Canvas 298117406" o:spid="_x0000_s1026" editas="canvas" style="width:481.95pt;height:228.75pt;mso-position-horizontal-relative:char;mso-position-vertical-relative:line" coordsize="61207,2905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07;height:29051;visibility:visible;mso-wrap-style:square">
                  <v:fill o:detectmouseclick="t"/>
                  <v:path o:connecttype="none"/>
                </v:shape>
                <v:rect id="Rectangle 18" o:spid="_x0000_s1028" style="position:absolute;left:14447;top:804;width:1800;height:6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" filled="f" strokecolor="#44546a" strokeweight="1pt"/>
                <v:rect id="Rectangle 298117377" o:spid="_x0000_s1029" style="position:absolute;left:14463;top:8016;width:1800;height:6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" filled="f" strokecolor="#44546a" strokeweight="1pt"/>
                <v:rect id="Rectangle 298117378" o:spid="_x0000_s1030" style="position:absolute;left:14447;top:14997;width:1800;height:6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" filled="f" strokecolor="#44546a" strokeweight="1pt"/>
                <v:rect id="Rectangle 298117379" o:spid="_x0000_s1031" style="position:absolute;left:14457;top:21934;width:1800;height:6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" filled="f" strokecolor="#44546a" strokeweight="1pt"/>
                <v:rect id="Rectangle 298117380" o:spid="_x0000_s1032" style="position:absolute;left:14433;top:3622;width:1797;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" fillcolor="#5b9bd5" strokecolor="#44546a" strokeweight="1pt"/>
                <v:rect id="Rectangle 298117381" o:spid="_x0000_s1033" style="position:absolute;left:14463;top:10832;width:1800;height:1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" fillcolor="#5b9bd5" strokecolor="#44546a" strokeweight="1pt"/>
                <v:rect id="Rectangle 298117382" o:spid="_x0000_s1034" style="position:absolute;left:14433;top:17814;width:1797;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" fillcolor="#5b9bd5" strokecolor="#44546a" strokeweight="1pt"/>
                <v:rect id="Rectangle 298117383" o:spid="_x0000_s1035" style="position:absolute;left:14463;top:24751;width:1774;height:10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" fillcolor="#5b9bd5" strokecolor="#44546a" strokeweight="1pt"/>
                <v:rect id="Rectangle 298117384" o:spid="_x0000_s1036" style="position:absolute;left:44611;top:1112;width:1791;height:10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" fillcolor="#5b9bd5" strokecolor="#44546a" strokeweight="1pt"/>
                <v:rect id="Rectangle 298117385" o:spid="_x0000_s1037" style="position:absolute;left:46444;top:359;width:14751;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" filled="f" stroked="f" strokeweight="1pt">
                  <v:textbox>
                    <w:txbxContent>
                      <w:p w14:paraId="65868934" w14:textId="77777777" w:rsidR="003A1B50" w:rsidRPr="00E73B19" w:rsidRDefault="003A1B50" w:rsidP="001C24DA">
                        <w:pPr>
                          <w:rPr>
                            <w:color w:val="000000" w:themeColor="text1"/>
                            <w:sz w:val="16"/>
                            <w:szCs w:val="16"/>
                            <w:lang w:val="en-US"/>
                          </w:rPr>
                        </w:pPr>
                        <w:r w:rsidRPr="00E73B19">
                          <w:rPr>
                            <w:color w:val="000000" w:themeColor="text1"/>
                            <w:sz w:val="16"/>
                            <w:szCs w:val="16"/>
                            <w:lang w:val="en-US"/>
                          </w:rPr>
                          <w:t xml:space="preserve">Configured </w:t>
                        </w:r>
                        <w:r>
                          <w:rPr>
                            <w:color w:val="000000" w:themeColor="text1"/>
                            <w:sz w:val="16"/>
                            <w:szCs w:val="16"/>
                            <w:lang w:val="en-US"/>
                          </w:rPr>
                          <w:t>P</w:t>
                        </w:r>
                        <w:r w:rsidRPr="00E73B19">
                          <w:rPr>
                            <w:color w:val="000000" w:themeColor="text1"/>
                            <w:sz w:val="16"/>
                            <w:szCs w:val="16"/>
                            <w:lang w:val="en-US"/>
                          </w:rPr>
                          <w:t>RACH resources</w:t>
                        </w:r>
                      </w:p>
                    </w:txbxContent>
                  </v:textbox>
                </v:rect>
                <v:shape id="Graphic 133" o:spid="_x0000_s1038" type="#_x0000_t75" alt="Close" style="position:absolute;left:17011;top:3156;width:1829;height:18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">
                  <v:imagedata r:id="rId19" o:title="Close"/>
                </v:shape>
                <v:shape id="Graphic 133" o:spid="_x0000_s1039" type="#_x0000_t75" alt="Close" style="position:absolute;left:16868;top:24350;width:1829;height:18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">
                  <v:imagedata r:id="rId19" o:title="Close"/>
                </v:shape>
                <v:shape id="Graphic 135" o:spid="_x0000_s1040" type="#_x0000_t75" alt="Checkmark" style="position:absolute;left:17010;top:17158;width:1829;height:18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">
                  <v:imagedata r:id="rId20" o:title="Checkmark"/>
                </v:shape>
                <v:shape id="Graphic 135" o:spid="_x0000_s1041" type="#_x0000_t75" alt="Checkmark" style="position:absolute;left:17016;top:10157;width:1823;height:18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">
                  <v:imagedata r:id="rId20" o:title="Checkmark"/>
                </v:shape>
                <v:rect id="Rectangle 298117390" o:spid="_x0000_s1042" style="position:absolute;left:27155;top:688;width:1797;height:6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" filled="f" strokecolor="#44546a" strokeweight="1pt"/>
                <v:rect id="Rectangle 298117391" o:spid="_x0000_s1043" style="position:absolute;left:27168;top:7902;width:1797;height:6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" filled="f" strokecolor="#44546a" strokeweight="1pt"/>
                <v:rect id="Rectangle 298117392" o:spid="_x0000_s1044" style="position:absolute;left:27155;top:14881;width:1797;height:6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" filled="f" strokecolor="#44546a" strokeweight="1pt"/>
                <v:rect id="Rectangle 298117393" o:spid="_x0000_s1045" style="position:absolute;left:27161;top:21821;width:1797;height:6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" filled="f" strokecolor="#44546a" strokeweight="1pt"/>
                <v:rect id="Rectangle 298117394" o:spid="_x0000_s1046" style="position:absolute;left:27134;top:3506;width:1805;height:9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" filled="f" strokecolor="#44546a" strokeweight="1pt"/>
                <v:rect id="Rectangle 298117395" o:spid="_x0000_s1047" style="position:absolute;left:27192;top:10716;width:1771;height:10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" fillcolor="#70ad47" strokecolor="#44546a" strokeweight="1pt"/>
                <v:rect id="Rectangle 298117396" o:spid="_x0000_s1048" style="position:absolute;left:27134;top:17697;width:1805;height:9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" filled="f" strokecolor="#44546a" strokeweight="1pt"/>
                <v:rect id="Rectangle 298117397" o:spid="_x0000_s1049" style="position:absolute;left:27141;top:24641;width:1822;height:10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" filled="f" strokecolor="#44546a" strokeweight="1pt"/>
                <v:rect id="Rectangle 298117398" o:spid="_x0000_s1050" style="position:absolute;left:44612;top:3385;width:1785;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" fillcolor="#70ad47" strokecolor="#44546a" strokeweight="1pt"/>
                <v:rect id="Rectangle 298117399" o:spid="_x0000_s1051" style="position:absolute;left:46441;top:2636;width:14745;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" filled="f" stroked="f" strokeweight="1pt">
                  <v:textbox>
                    <w:txbxContent>
                      <w:p w14:paraId="433437B1" w14:textId="52581761" w:rsidR="003A1B50" w:rsidRPr="00C76204" w:rsidRDefault="003A1B50" w:rsidP="001C24DA">
                        <w:pPr>
                          <w:pStyle w:val="NormalWeb"/>
                          <w:overflowPunct w:val="0"/>
                          <w:rPr>
                            <w:lang w:val="fi-FI"/>
                          </w:rPr>
                        </w:pPr>
                        <w:r w:rsidRPr="00C76204">
                          <w:rPr>
                            <w:color w:val="000000"/>
                            <w:sz w:val="16"/>
                            <w:szCs w:val="16"/>
                          </w:rPr>
                          <w:t>Possible</w:t>
                        </w:r>
                        <w:r>
                          <w:rPr>
                            <w:color w:val="000000"/>
                            <w:sz w:val="16"/>
                            <w:szCs w:val="16"/>
                            <w:lang w:val="fi-FI"/>
                          </w:rPr>
                          <w:t xml:space="preserve"> Msg1 Tx opportunity</w:t>
                        </w:r>
                      </w:p>
                    </w:txbxContent>
                  </v:textbox>
                </v:rect>
                <v:shape id="Graphic 133" o:spid="_x0000_s1052" type="#_x0000_t75" alt="Close" style="position:absolute;left:44571;top:5303;width:1823;height:18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">
                  <v:imagedata r:id="rId19" o:title="Close"/>
                </v:shape>
                <v:rect id="Rectangle 298117401" o:spid="_x0000_s1053" style="position:absolute;left:46469;top:5022;width:14738;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" filled="f" stroked="f" strokeweight="1pt">
                  <v:textbox>
                    <w:txbxContent>
                      <w:p w14:paraId="29B04BF6" w14:textId="77777777" w:rsidR="003A1B50" w:rsidRPr="005C5C64" w:rsidRDefault="003A1B50" w:rsidP="001C24DA">
                        <w:pPr>
                          <w:pStyle w:val="NormalWeb"/>
                          <w:overflowPunct w:val="0"/>
                        </w:pPr>
                        <w:r w:rsidRPr="005C5C64">
                          <w:rPr>
                            <w:color w:val="000000"/>
                            <w:sz w:val="16"/>
                            <w:szCs w:val="16"/>
                          </w:rPr>
                          <w:t>LBT failure</w:t>
                        </w:r>
                      </w:p>
                    </w:txbxContent>
                  </v:textbox>
                </v:rect>
                <v:rect id="Rectangle 298117402" o:spid="_x0000_s1054" style="position:absolute;left:46460;top:7351;width:14732;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" filled="f" stroked="f" strokeweight="1pt">
                  <v:textbox>
                    <w:txbxContent>
                      <w:p w14:paraId="302D1992" w14:textId="77777777" w:rsidR="003A1B50" w:rsidRDefault="003A1B50" w:rsidP="001C24DA">
                        <w:pPr>
                          <w:pStyle w:val="NormalWeb"/>
                          <w:overflowPunct w:val="0"/>
                        </w:pPr>
                        <w:r>
                          <w:rPr>
                            <w:color w:val="000000"/>
                            <w:sz w:val="16"/>
                            <w:szCs w:val="16"/>
                          </w:rPr>
                          <w:t>Successful LBT</w:t>
                        </w:r>
                      </w:p>
                    </w:txbxContent>
                  </v:textbox>
                </v:rect>
                <v:shape id="Graphic 135" o:spid="_x0000_s1055" type="#_x0000_t75" alt="Checkmark" style="position:absolute;left:44802;top:7494;width:1816;height:18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">
                  <v:imagedata r:id="rId20" o:title="Checkmark"/>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298117404" o:spid="_x0000_s1056" type="#_x0000_t87" style="position:absolute;left:12020;top:804;width:857;height:5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" adj="258" strokecolor="windowText" strokeweight=".5pt">
                  <v:stroke joinstyle="miter"/>
                </v:shape>
                <v:rect id="Rectangle 298117405" o:spid="_x0000_s1057" style="position:absolute;left:4318;top:2669;width:7619;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" filled="f" stroked="f" strokeweight="1pt">
                  <v:textbox>
                    <w:txbxContent>
                      <w:p w14:paraId="647F39D2" w14:textId="77777777" w:rsidR="003A1B50" w:rsidRPr="005855F3" w:rsidRDefault="003A1B50" w:rsidP="001C24DA">
                        <w:pPr>
                          <w:pStyle w:val="NormalWeb"/>
                          <w:overflowPunct w:val="0"/>
                          <w:jc w:val="right"/>
                          <w:rPr>
                            <w:lang w:val="da-DK"/>
                          </w:rPr>
                        </w:pPr>
                        <w:r>
                          <w:rPr>
                            <w:color w:val="000000"/>
                            <w:sz w:val="16"/>
                            <w:szCs w:val="16"/>
                            <w:lang w:val="da-DK"/>
                          </w:rPr>
                          <w:t>20 MHz</w:t>
                        </w: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2" o:spid="_x0000_s1058" type="#_x0000_t13" style="position:absolute;left:19304;top:13144;width:5842;height:2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" adj="16317" fillcolor="#5b9bd5 [3204]" strokecolor="#1f4d78 [1604]" strokeweight="1pt"/>
                <v:rect id="Rectangle 43" o:spid="_x0000_s1059" style="position:absolute;left:31496;top:12912;width:3254;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" filled="f" stroked="f" strokeweight="1pt">
                  <v:textbox>
                    <w:txbxContent>
                      <w:p w14:paraId="6F24570C" w14:textId="77777777" w:rsidR="003A1B50" w:rsidRPr="00A06B2C" w:rsidRDefault="003A1B50" w:rsidP="001C24DA">
                        <w:pPr>
                          <w:pStyle w:val="NormalWeb"/>
                          <w:overflowPunct w:val="0"/>
                          <w:jc w:val="right"/>
                        </w:pPr>
                        <w:r w:rsidRPr="00A06B2C">
                          <w:rPr>
                            <w:color w:val="000000"/>
                            <w:lang w:val="da-DK"/>
                          </w:rPr>
                          <w:t>or</w:t>
                        </w:r>
                      </w:p>
                    </w:txbxContent>
                  </v:textbox>
                </v:rect>
                <v:shape id="Left Brace 44" o:spid="_x0000_s1060" type="#_x0000_t87" style="position:absolute;left:5016;top:781;width:2022;height:270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" adj="135" strokecolor="windowText" strokeweight=".5pt">
                  <v:stroke joinstyle="miter"/>
                </v:shape>
                <v:rect id="Rectangle 45" o:spid="_x0000_s1061" style="position:absolute;left:127;top:11078;width:5921;height:87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" filled="f" stroked="f" strokeweight="1pt">
                  <v:textbox>
                    <w:txbxContent>
                      <w:p w14:paraId="2162DE83" w14:textId="77777777" w:rsidR="003A1B50" w:rsidRPr="00057CB4" w:rsidRDefault="003A1B50" w:rsidP="001C24DA">
                        <w:pPr>
                          <w:pStyle w:val="NormalWeb"/>
                          <w:overflowPunct w:val="0"/>
                          <w:rPr>
                            <w:color w:val="000000"/>
                            <w:sz w:val="16"/>
                            <w:szCs w:val="16"/>
                          </w:rPr>
                        </w:pPr>
                        <w:r w:rsidRPr="00057CB4">
                          <w:rPr>
                            <w:color w:val="000000"/>
                            <w:sz w:val="16"/>
                            <w:szCs w:val="16"/>
                          </w:rPr>
                          <w:t>Initial /</w:t>
                        </w:r>
                        <w:r w:rsidRPr="00057CB4">
                          <w:rPr>
                            <w:color w:val="000000"/>
                            <w:sz w:val="16"/>
                            <w:szCs w:val="16"/>
                          </w:rPr>
                          <w:br/>
                          <w:t>Active</w:t>
                        </w:r>
                        <w:r w:rsidRPr="00057CB4">
                          <w:rPr>
                            <w:color w:val="000000"/>
                            <w:sz w:val="16"/>
                            <w:szCs w:val="16"/>
                          </w:rPr>
                          <w:br/>
                          <w:t xml:space="preserve">BWP (up to 4 sub-bands) </w:t>
                        </w:r>
                      </w:p>
                    </w:txbxContent>
                  </v:textbox>
                </v:rect>
                <w10:anchorlock/>
              </v:group>
            </w:pict>
          </mc:Fallback>
        </mc:AlternateContent>
      </w:r>
    </w:p>
    <w:p w14:paraId="37BBB803" w14:textId="1F49F9EE" w:rsidR="001C24DA" w:rsidRPr="001C24DA" w:rsidRDefault="001C24DA" w:rsidP="00C76204">
      <w:pPr>
        <w:jc w:val="center"/>
        <w:rPr>
          <w:b/>
          <w:bCs/>
        </w:rPr>
      </w:pPr>
      <w:r w:rsidRPr="001C24DA">
        <w:rPr>
          <w:b/>
          <w:bCs/>
        </w:rPr>
        <w:t xml:space="preserve">Figure </w:t>
      </w:r>
      <w:r w:rsidR="00C76204">
        <w:rPr>
          <w:b/>
          <w:bCs/>
        </w:rPr>
        <w:t>1</w:t>
      </w:r>
      <w:r w:rsidRPr="001C24DA">
        <w:rPr>
          <w:b/>
          <w:bCs/>
        </w:rPr>
        <w:t>: Frequency/carrier diversity for transmission Msg1 in NR-U RA procedure</w:t>
      </w:r>
    </w:p>
    <w:p w14:paraId="378F1A37" w14:textId="0B221E4C" w:rsidR="001C24DA" w:rsidRDefault="001C24DA" w:rsidP="001C24DA">
      <w:pPr>
        <w:rPr>
          <w:lang w:val="en-US"/>
        </w:rPr>
      </w:pPr>
      <w:r w:rsidRPr="001C24DA">
        <w:rPr>
          <w:lang w:val="en-US"/>
        </w:rPr>
        <w:t>This proposal is applicable when the BWP corresponds to at least two sub-bands, otherwise a single LBT procedure is performed.</w:t>
      </w:r>
    </w:p>
    <w:p w14:paraId="36F0FE96" w14:textId="49FD7787" w:rsidR="00EB7B5E" w:rsidRPr="00EB7B5E" w:rsidRDefault="00EB7B5E" w:rsidP="001C24DA">
      <w:pPr>
        <w:rPr>
          <w:lang w:val="en-US"/>
        </w:rPr>
      </w:pPr>
      <w:r>
        <w:rPr>
          <w:b/>
          <w:lang w:val="en-US"/>
        </w:rPr>
        <w:t xml:space="preserve">Observation 1: </w:t>
      </w:r>
      <w:r>
        <w:rPr>
          <w:lang w:val="en-US"/>
        </w:rPr>
        <w:t xml:space="preserve">Allowing multiple PRACH resources in frequency domain across multiple 20MHz LBT sub-bands will </w:t>
      </w:r>
      <w:r w:rsidR="0021557B">
        <w:rPr>
          <w:lang w:val="en-US"/>
        </w:rPr>
        <w:t>increase the possibility for successful preamble transmission due to independent LBT procedures.</w:t>
      </w:r>
    </w:p>
    <w:p w14:paraId="44F4E93C" w14:textId="40C6A9F0" w:rsidR="001C24DA" w:rsidRPr="001C24DA" w:rsidRDefault="0067469F" w:rsidP="001C24DA">
      <w:pPr>
        <w:rPr>
          <w:b/>
          <w:bCs/>
          <w:u w:val="single"/>
        </w:rPr>
      </w:pPr>
      <w:r w:rsidRPr="001C24DA">
        <w:rPr>
          <w:lang w:val="en-US"/>
        </w:rPr>
        <w:t>On the other hand</w:t>
      </w:r>
      <w:r w:rsidR="00150657">
        <w:rPr>
          <w:lang w:val="en-US"/>
        </w:rPr>
        <w:t>,</w:t>
      </w:r>
      <w:r w:rsidRPr="001C24DA">
        <w:rPr>
          <w:lang w:val="en-US"/>
        </w:rPr>
        <w:t xml:space="preserve"> this proposal is also applicable for UEs which do not support a bandwidth &gt; 20 MHz</w:t>
      </w:r>
      <w:r w:rsidR="00887483">
        <w:rPr>
          <w:lang w:val="en-US"/>
        </w:rPr>
        <w:t xml:space="preserve"> or UEs accessing the cell from IDLE/INACTIVE modes</w:t>
      </w:r>
      <w:r w:rsidRPr="001C24DA">
        <w:rPr>
          <w:lang w:val="en-US"/>
        </w:rPr>
        <w:t xml:space="preserve">; in such case the UE would not be able to perform multiple LBT </w:t>
      </w:r>
      <w:r w:rsidR="00CC37BC" w:rsidRPr="001C24DA">
        <w:rPr>
          <w:lang w:val="en-US"/>
        </w:rPr>
        <w:t>procedures,</w:t>
      </w:r>
      <w:r w:rsidRPr="001C24DA">
        <w:rPr>
          <w:lang w:val="en-US"/>
        </w:rPr>
        <w:t xml:space="preserve"> but it may select</w:t>
      </w:r>
      <w:r w:rsidRPr="001C24DA">
        <w:rPr>
          <w:iCs/>
          <w:lang w:val="en-US"/>
        </w:rPr>
        <w:t xml:space="preserve"> any of the available sub-bands and perform LBT on the selected sub-band.</w:t>
      </w:r>
      <w:r w:rsidR="00887483">
        <w:rPr>
          <w:iCs/>
          <w:lang w:val="en-US"/>
        </w:rPr>
        <w:t xml:space="preserve"> For instance, system information</w:t>
      </w:r>
      <w:r w:rsidR="00E30716">
        <w:rPr>
          <w:iCs/>
          <w:lang w:val="en-US"/>
        </w:rPr>
        <w:t xml:space="preserve"> received from the initial BWP</w:t>
      </w:r>
      <w:r w:rsidR="00887483">
        <w:rPr>
          <w:iCs/>
          <w:lang w:val="en-US"/>
        </w:rPr>
        <w:t xml:space="preserve"> could indicate the multiple sub</w:t>
      </w:r>
      <w:r w:rsidR="00D05388">
        <w:rPr>
          <w:iCs/>
          <w:lang w:val="en-US"/>
        </w:rPr>
        <w:t>-</w:t>
      </w:r>
      <w:r w:rsidR="00887483">
        <w:rPr>
          <w:iCs/>
          <w:lang w:val="en-US"/>
        </w:rPr>
        <w:t xml:space="preserve">bands </w:t>
      </w:r>
      <w:r w:rsidR="00D05388">
        <w:rPr>
          <w:iCs/>
          <w:lang w:val="en-US"/>
        </w:rPr>
        <w:t>where the access can be attempted.</w:t>
      </w:r>
      <w:r>
        <w:rPr>
          <w:iCs/>
          <w:lang w:val="en-US"/>
        </w:rPr>
        <w:t xml:space="preserve"> </w:t>
      </w:r>
      <w:r w:rsidR="001C24DA" w:rsidRPr="001C24DA">
        <w:t xml:space="preserve">The gNB </w:t>
      </w:r>
      <w:r w:rsidR="00B16F17">
        <w:t xml:space="preserve">would </w:t>
      </w:r>
      <w:r w:rsidR="001C24DA" w:rsidRPr="001C24DA">
        <w:t xml:space="preserve">listens </w:t>
      </w:r>
      <w:r w:rsidR="001C24DA" w:rsidRPr="001C24DA">
        <w:rPr>
          <w:lang w:val="en-US"/>
        </w:rPr>
        <w:t xml:space="preserve">for the preamble transmission on all configured resources. Once it detects a </w:t>
      </w:r>
      <w:r w:rsidR="00B16F17">
        <w:rPr>
          <w:lang w:val="en-US"/>
        </w:rPr>
        <w:t>P</w:t>
      </w:r>
      <w:r w:rsidR="001C24DA" w:rsidRPr="001C24DA">
        <w:rPr>
          <w:lang w:val="en-US"/>
        </w:rPr>
        <w:t>RACH preamble on a given sub-band, it sends Msg2 on the same sub-band;</w:t>
      </w:r>
      <w:r w:rsidR="001C24DA" w:rsidRPr="001C24DA">
        <w:t xml:space="preserve"> it is assumed as a baseline that the UE performs the complete </w:t>
      </w:r>
      <w:r>
        <w:t>R</w:t>
      </w:r>
      <w:r w:rsidR="001C24DA" w:rsidRPr="001C24DA">
        <w:t xml:space="preserve">andom </w:t>
      </w:r>
      <w:r>
        <w:t>A</w:t>
      </w:r>
      <w:r w:rsidR="001C24DA" w:rsidRPr="001C24DA">
        <w:t xml:space="preserve">ccess </w:t>
      </w:r>
      <w:r w:rsidR="00E30716">
        <w:t xml:space="preserve">cycle (Msg 1/2/3/4) </w:t>
      </w:r>
      <w:r w:rsidR="001C24DA" w:rsidRPr="001C24DA">
        <w:t>in one sub-band at a time</w:t>
      </w:r>
      <w:r>
        <w:t xml:space="preserve"> at least for initial access where UE BW capabilities are not known to the NW</w:t>
      </w:r>
      <w:r w:rsidR="001C24DA" w:rsidRPr="001C24DA">
        <w:t xml:space="preserve">, i.e. </w:t>
      </w:r>
      <w:r>
        <w:t xml:space="preserve">on </w:t>
      </w:r>
      <w:r w:rsidR="001C24DA" w:rsidRPr="001C24DA">
        <w:t xml:space="preserve">the sub-band </w:t>
      </w:r>
      <w:r w:rsidR="00A725B0">
        <w:t xml:space="preserve">that was </w:t>
      </w:r>
      <w:r w:rsidR="001C24DA" w:rsidRPr="001C24DA">
        <w:t>actually used for Msg1 transmission.</w:t>
      </w:r>
    </w:p>
    <w:p w14:paraId="6CFB5DE3" w14:textId="77777777" w:rsidR="0019757D" w:rsidRDefault="0019757D" w:rsidP="0019757D">
      <w:pPr>
        <w:rPr>
          <w:iCs/>
          <w:lang w:val="en-US"/>
        </w:rPr>
      </w:pPr>
      <w:r>
        <w:rPr>
          <w:b/>
          <w:bCs/>
          <w:iCs/>
          <w:lang w:val="en-US"/>
        </w:rPr>
        <w:t>Proposal</w:t>
      </w:r>
      <w:r w:rsidRPr="00C76204">
        <w:rPr>
          <w:b/>
          <w:bCs/>
          <w:iCs/>
          <w:lang w:val="en-US"/>
        </w:rPr>
        <w:t xml:space="preserve"> </w:t>
      </w:r>
      <w:r>
        <w:rPr>
          <w:b/>
          <w:bCs/>
          <w:iCs/>
          <w:lang w:val="en-US"/>
        </w:rPr>
        <w:t>1</w:t>
      </w:r>
      <w:r w:rsidRPr="00C76204">
        <w:rPr>
          <w:b/>
          <w:bCs/>
          <w:iCs/>
          <w:lang w:val="en-US"/>
        </w:rPr>
        <w:t>:</w:t>
      </w:r>
      <w:r w:rsidRPr="00C76204">
        <w:rPr>
          <w:iCs/>
          <w:lang w:val="en-US"/>
        </w:rPr>
        <w:t xml:space="preserve"> </w:t>
      </w:r>
      <w:r>
        <w:rPr>
          <w:iCs/>
          <w:lang w:val="en-US"/>
        </w:rPr>
        <w:t>Support configuration of multiple PRACH resources in frequency domain spread across multiple 20MHz sub-bands.</w:t>
      </w:r>
    </w:p>
    <w:p w14:paraId="024DB1B9" w14:textId="7290A6F4" w:rsidR="0019757D" w:rsidRPr="00655C37" w:rsidRDefault="0019757D" w:rsidP="0019757D">
      <w:pPr>
        <w:rPr>
          <w:iCs/>
          <w:lang w:val="en-US"/>
        </w:rPr>
      </w:pPr>
      <w:r>
        <w:rPr>
          <w:b/>
          <w:iCs/>
          <w:lang w:val="en-US"/>
        </w:rPr>
        <w:t xml:space="preserve">Proposal 2: </w:t>
      </w:r>
      <w:r>
        <w:rPr>
          <w:iCs/>
          <w:lang w:val="en-US"/>
        </w:rPr>
        <w:t>Support Random Access resource selection procedure where multiple preambles corresponding to different ROs across different 20MHz sub-band</w:t>
      </w:r>
      <w:r w:rsidR="00F95116">
        <w:rPr>
          <w:iCs/>
          <w:lang w:val="en-US"/>
        </w:rPr>
        <w:t>s</w:t>
      </w:r>
      <w:r>
        <w:rPr>
          <w:iCs/>
          <w:lang w:val="en-US"/>
        </w:rPr>
        <w:t xml:space="preserve"> can be selected for potential Msg1 transmission </w:t>
      </w:r>
      <w:r w:rsidR="003C552D">
        <w:rPr>
          <w:iCs/>
          <w:lang w:val="en-US"/>
        </w:rPr>
        <w:t>opportunities</w:t>
      </w:r>
      <w:r>
        <w:rPr>
          <w:iCs/>
          <w:lang w:val="en-US"/>
        </w:rPr>
        <w:t>.</w:t>
      </w:r>
    </w:p>
    <w:p w14:paraId="7DDDB8DC" w14:textId="3FE5332D" w:rsidR="001C24DA" w:rsidRPr="0067469F" w:rsidRDefault="001C24DA" w:rsidP="001C24DA">
      <w:pPr>
        <w:rPr>
          <w:b/>
          <w:bCs/>
          <w:iCs/>
          <w:lang w:val="en-US"/>
        </w:rPr>
      </w:pPr>
      <w:r w:rsidRPr="0067469F">
        <w:rPr>
          <w:b/>
          <w:bCs/>
          <w:iCs/>
          <w:lang w:val="en-US"/>
        </w:rPr>
        <w:t xml:space="preserve">Proposal </w:t>
      </w:r>
      <w:r w:rsidR="0067469F">
        <w:rPr>
          <w:b/>
          <w:bCs/>
          <w:iCs/>
          <w:lang w:val="en-US"/>
        </w:rPr>
        <w:t>3</w:t>
      </w:r>
      <w:r w:rsidRPr="0067469F">
        <w:rPr>
          <w:b/>
          <w:bCs/>
          <w:iCs/>
          <w:lang w:val="en-US"/>
        </w:rPr>
        <w:t xml:space="preserve">: </w:t>
      </w:r>
      <w:r w:rsidR="0067469F">
        <w:rPr>
          <w:bCs/>
          <w:iCs/>
          <w:lang w:val="en-US"/>
        </w:rPr>
        <w:t>At least for initial access from IDLE/INACTIVE mode, a</w:t>
      </w:r>
      <w:r w:rsidRPr="0067469F">
        <w:rPr>
          <w:iCs/>
          <w:lang w:val="en-US"/>
        </w:rPr>
        <w:t xml:space="preserve">fter the UE has selected one sub-band for transmission of Msg1, the RA </w:t>
      </w:r>
      <w:r w:rsidR="006A1C01">
        <w:rPr>
          <w:iCs/>
          <w:lang w:val="en-US"/>
        </w:rPr>
        <w:t xml:space="preserve">cycle (Msg 1/2/3/4) </w:t>
      </w:r>
      <w:r w:rsidRPr="0067469F">
        <w:rPr>
          <w:iCs/>
          <w:lang w:val="en-US"/>
        </w:rPr>
        <w:t>is completed on the same sub-band</w:t>
      </w:r>
      <w:r w:rsidRPr="0067469F">
        <w:rPr>
          <w:iCs/>
        </w:rPr>
        <w:t>.</w:t>
      </w:r>
    </w:p>
    <w:p w14:paraId="1510B1E6" w14:textId="623B8F62" w:rsidR="00956C78" w:rsidRDefault="00CF4309" w:rsidP="00CF4309">
      <w:pPr>
        <w:pStyle w:val="Heading3"/>
        <w:rPr>
          <w:lang w:val="en-US"/>
        </w:rPr>
      </w:pPr>
      <w:r>
        <w:rPr>
          <w:lang w:val="en-US"/>
        </w:rPr>
        <w:lastRenderedPageBreak/>
        <w:t>2.2</w:t>
      </w:r>
      <w:r>
        <w:rPr>
          <w:lang w:val="en-US"/>
        </w:rPr>
        <w:tab/>
      </w:r>
      <w:r w:rsidR="00C537E4">
        <w:rPr>
          <w:lang w:val="en-US"/>
        </w:rPr>
        <w:t xml:space="preserve">Time domain resources </w:t>
      </w:r>
      <w:r w:rsidR="0087096D">
        <w:rPr>
          <w:lang w:val="en-US"/>
        </w:rPr>
        <w:t xml:space="preserve">with </w:t>
      </w:r>
      <w:r w:rsidR="005A2813">
        <w:rPr>
          <w:lang w:val="en-US"/>
        </w:rPr>
        <w:t>multiple beams</w:t>
      </w:r>
    </w:p>
    <w:p w14:paraId="1854C835" w14:textId="164458CA" w:rsidR="00262B3F" w:rsidRPr="00262B3F" w:rsidRDefault="00120451" w:rsidP="00262B3F">
      <w:r w:rsidRPr="00120451">
        <w:rPr>
          <w:lang w:val="en-US"/>
        </w:rPr>
        <w:t>Rel-15 NR baseline supports multiple ROs per SSB in both frequency and time domains. Furthermore, a</w:t>
      </w:r>
      <w:r w:rsidRPr="00120451">
        <w:t>n association period, starting from frame 0, for mapping SSBs to PRACH occasions is the smallest value in the set determined by the PRACH configuration period according</w:t>
      </w:r>
      <w:r w:rsidR="00D72DCA">
        <w:t xml:space="preserve"> to</w:t>
      </w:r>
      <w:r w:rsidRPr="00120451">
        <w:t xml:space="preserve"> Table 8.1-1 in [</w:t>
      </w:r>
      <w:r w:rsidR="00841555">
        <w:t>2</w:t>
      </w:r>
      <w:r w:rsidRPr="00120451">
        <w:t xml:space="preserve">] such that SSBs are mapped </w:t>
      </w:r>
      <w:r w:rsidRPr="00120451">
        <w:rPr>
          <w:u w:val="single"/>
        </w:rPr>
        <w:t>at least once</w:t>
      </w:r>
      <w:r w:rsidRPr="00120451">
        <w:t xml:space="preserve"> to the ROs within the association period.</w:t>
      </w:r>
      <w:r w:rsidR="00262B3F" w:rsidRPr="00262B3F">
        <w:rPr>
          <w:rFonts w:asciiTheme="minorHAnsi" w:eastAsia="Calibri" w:hAnsiTheme="minorHAnsi" w:cstheme="minorBidi"/>
          <w:sz w:val="22"/>
          <w:szCs w:val="22"/>
        </w:rPr>
        <w:t xml:space="preserve"> </w:t>
      </w:r>
      <w:r w:rsidR="00262B3F" w:rsidRPr="00262B3F">
        <w:t>Within an association period there are multiple full cycles for mapping SSBs to ROs.</w:t>
      </w:r>
      <w:r w:rsidR="00245D50">
        <w:t xml:space="preserve"> </w:t>
      </w:r>
      <w:r w:rsidR="00262B3F" w:rsidRPr="00262B3F">
        <w:t>The standard allows up to 16 SSBs to be mapped to one RO. For instance, let’s assume that there are 32 actually transmitted SSBs, with a PRACH configuration that has 8 ROs within one PRACH configuration period (as an example). In this case,</w:t>
      </w:r>
    </w:p>
    <w:p w14:paraId="07916A08" w14:textId="570F02FD" w:rsidR="00262B3F" w:rsidRPr="00262B3F" w:rsidRDefault="00262B3F" w:rsidP="00245D50">
      <w:pPr>
        <w:ind w:firstLine="284"/>
      </w:pPr>
      <w:r w:rsidRPr="00262B3F">
        <w:t>ROs 0, 2, 4 and 6 are associated with SSB 0 to 15</w:t>
      </w:r>
      <w:r w:rsidR="00245D50">
        <w:t>;</w:t>
      </w:r>
    </w:p>
    <w:p w14:paraId="709D6109" w14:textId="75F29A4B" w:rsidR="00262B3F" w:rsidRPr="00262B3F" w:rsidRDefault="00262B3F" w:rsidP="00245D50">
      <w:pPr>
        <w:ind w:firstLine="284"/>
        <w:rPr>
          <w:lang w:val="en-US"/>
        </w:rPr>
      </w:pPr>
      <w:r w:rsidRPr="00262B3F">
        <w:t>ROs 1, 3, 5 and 7 are associated with SSB 16 to 31</w:t>
      </w:r>
      <w:r w:rsidR="00245D50">
        <w:t>.</w:t>
      </w:r>
    </w:p>
    <w:p w14:paraId="213D4985" w14:textId="23973CA1" w:rsidR="00120451" w:rsidRDefault="00F23947" w:rsidP="00120451">
      <w:pPr>
        <w:rPr>
          <w:lang w:val="en-US"/>
        </w:rPr>
      </w:pPr>
      <w:r>
        <w:rPr>
          <w:lang w:val="en-US"/>
        </w:rPr>
        <w:t xml:space="preserve">This allows </w:t>
      </w:r>
      <w:r w:rsidR="00C36905">
        <w:rPr>
          <w:lang w:val="en-US"/>
        </w:rPr>
        <w:t xml:space="preserve">more ROs to be available in time domain </w:t>
      </w:r>
      <w:r w:rsidR="00484C3C">
        <w:rPr>
          <w:lang w:val="en-US"/>
        </w:rPr>
        <w:t xml:space="preserve">for a single SSB to increase the preamble transmission opportunities, however, it will </w:t>
      </w:r>
      <w:r w:rsidR="007D5B47">
        <w:rPr>
          <w:lang w:val="en-US"/>
        </w:rPr>
        <w:t xml:space="preserve">reduce the number of usable preambles per each SSB </w:t>
      </w:r>
      <w:r w:rsidR="006B1590">
        <w:rPr>
          <w:lang w:val="en-US"/>
        </w:rPr>
        <w:t xml:space="preserve">relative to </w:t>
      </w:r>
      <w:r w:rsidR="00177751">
        <w:rPr>
          <w:lang w:val="en-US"/>
        </w:rPr>
        <w:t xml:space="preserve">the number of SSBs mapped on each RO. In the above example, one SSB </w:t>
      </w:r>
      <w:r w:rsidR="00D81D6E">
        <w:rPr>
          <w:lang w:val="en-US"/>
        </w:rPr>
        <w:t xml:space="preserve">has </w:t>
      </w:r>
      <w:r w:rsidR="00177751">
        <w:rPr>
          <w:lang w:val="en-US"/>
        </w:rPr>
        <w:t>64/16 = 4 preambles</w:t>
      </w:r>
      <w:r w:rsidR="00D81D6E">
        <w:rPr>
          <w:lang w:val="en-US"/>
        </w:rPr>
        <w:t xml:space="preserve"> out </w:t>
      </w:r>
      <w:r w:rsidR="00C02553">
        <w:rPr>
          <w:lang w:val="en-US"/>
        </w:rPr>
        <w:t>from which also the possible CFRA and on-demand SI request preambles need to be reserved as well</w:t>
      </w:r>
      <w:r w:rsidR="000A1B07">
        <w:rPr>
          <w:lang w:val="en-US"/>
        </w:rPr>
        <w:t xml:space="preserve"> – when multiple UEs select the same beam, the probability </w:t>
      </w:r>
      <w:r w:rsidR="005D4CAC">
        <w:rPr>
          <w:lang w:val="en-US"/>
        </w:rPr>
        <w:t>of</w:t>
      </w:r>
      <w:r w:rsidR="000A1B07">
        <w:rPr>
          <w:lang w:val="en-US"/>
        </w:rPr>
        <w:t xml:space="preserve"> co</w:t>
      </w:r>
      <w:r w:rsidR="005D4CAC">
        <w:rPr>
          <w:lang w:val="en-US"/>
        </w:rPr>
        <w:t>llision in preamble transmission increases.</w:t>
      </w:r>
    </w:p>
    <w:p w14:paraId="7BFDAC66" w14:textId="560D4054" w:rsidR="005D676E" w:rsidRDefault="005D676E" w:rsidP="00120451">
      <w:pPr>
        <w:rPr>
          <w:lang w:val="en-US"/>
        </w:rPr>
      </w:pPr>
      <w:r>
        <w:rPr>
          <w:lang w:val="en-US"/>
        </w:rPr>
        <w:t xml:space="preserve">Regardless of the NW configured SSB to RO mapping </w:t>
      </w:r>
      <w:r w:rsidR="00D02C4F">
        <w:rPr>
          <w:lang w:val="en-US"/>
        </w:rPr>
        <w:t xml:space="preserve">configuration, allowing UE to select multiple beams for possible preamble transmission </w:t>
      </w:r>
      <w:r w:rsidR="00044A43">
        <w:rPr>
          <w:lang w:val="en-US"/>
        </w:rPr>
        <w:t>will allow both more time domain ROs</w:t>
      </w:r>
      <w:r w:rsidR="001232BD">
        <w:rPr>
          <w:lang w:val="en-US"/>
        </w:rPr>
        <w:t xml:space="preserve"> (</w:t>
      </w:r>
      <w:r w:rsidR="000E4F08">
        <w:rPr>
          <w:lang w:val="en-US"/>
        </w:rPr>
        <w:t>when SSBs are not grouped to one RO) as well as bigger collision domain (when SSBs are grouped to</w:t>
      </w:r>
      <w:r w:rsidR="00E23594">
        <w:rPr>
          <w:lang w:val="en-US"/>
        </w:rPr>
        <w:t xml:space="preserve"> share a RO).</w:t>
      </w:r>
      <w:r w:rsidR="00B0627C">
        <w:rPr>
          <w:lang w:val="en-US"/>
        </w:rPr>
        <w:t xml:space="preserve"> In the former case the UE could select multiple preambles corresponding to multiple beams and transmit in the first RO the corresponding preamble </w:t>
      </w:r>
      <w:r w:rsidR="00EC3CCE">
        <w:rPr>
          <w:lang w:val="en-US"/>
        </w:rPr>
        <w:t xml:space="preserve">where the LBT succeeds. In the latter case where the same RO is shared among multiple beams, the UE could select randomly the preamble over the </w:t>
      </w:r>
      <w:r w:rsidR="003930E1">
        <w:rPr>
          <w:lang w:val="en-US"/>
        </w:rPr>
        <w:t>beams that are above the selection threshold similarly to Rel-15.</w:t>
      </w:r>
      <w:r w:rsidR="00720022">
        <w:rPr>
          <w:lang w:val="en-US"/>
        </w:rPr>
        <w:t xml:space="preserve"> Since the LBT </w:t>
      </w:r>
      <w:r w:rsidR="00DD2D40">
        <w:rPr>
          <w:lang w:val="en-US"/>
        </w:rPr>
        <w:t xml:space="preserve">is not directional (ie., performed in ‘omni’ mode), </w:t>
      </w:r>
      <w:r w:rsidR="00894279">
        <w:rPr>
          <w:lang w:val="en-US"/>
        </w:rPr>
        <w:t xml:space="preserve">such option becomes </w:t>
      </w:r>
      <w:r w:rsidR="00EE5B34">
        <w:rPr>
          <w:lang w:val="en-US"/>
        </w:rPr>
        <w:t>attractive and enables more transmission opportunities of Msg1 similarly to frequency domain option.</w:t>
      </w:r>
    </w:p>
    <w:p w14:paraId="5569A81D" w14:textId="52953CFB" w:rsidR="00EE5B34" w:rsidRDefault="00EE5B34" w:rsidP="00120451">
      <w:pPr>
        <w:rPr>
          <w:lang w:val="en-US"/>
        </w:rPr>
      </w:pPr>
      <w:r>
        <w:rPr>
          <w:b/>
          <w:lang w:val="en-US"/>
        </w:rPr>
        <w:t>Proposal 4</w:t>
      </w:r>
      <w:r w:rsidR="00A517E2">
        <w:rPr>
          <w:b/>
          <w:lang w:val="en-US"/>
        </w:rPr>
        <w:t xml:space="preserve">: </w:t>
      </w:r>
      <w:r w:rsidR="00A517E2">
        <w:rPr>
          <w:lang w:val="en-US"/>
        </w:rPr>
        <w:t xml:space="preserve">Support Random Access resource selection procedure where multiple beams </w:t>
      </w:r>
      <w:r w:rsidR="00B876B7">
        <w:rPr>
          <w:lang w:val="en-US"/>
        </w:rPr>
        <w:t>and corresponding preambles can be selected for possible Msg1 transmission opportunities.</w:t>
      </w:r>
    </w:p>
    <w:p w14:paraId="42513D07" w14:textId="59233AAC" w:rsidR="00B34155" w:rsidRDefault="00B34155" w:rsidP="00B34155">
      <w:pPr>
        <w:pStyle w:val="Heading3"/>
        <w:rPr>
          <w:lang w:val="en-US"/>
        </w:rPr>
      </w:pPr>
      <w:r>
        <w:rPr>
          <w:lang w:val="en-US"/>
        </w:rPr>
        <w:t>2.3</w:t>
      </w:r>
      <w:r>
        <w:rPr>
          <w:lang w:val="en-US"/>
        </w:rPr>
        <w:tab/>
      </w:r>
      <w:r w:rsidR="00604B1E">
        <w:rPr>
          <w:lang w:val="en-US"/>
        </w:rPr>
        <w:t>CBRA resources in conjunction with CFRA</w:t>
      </w:r>
    </w:p>
    <w:p w14:paraId="0DD2B132" w14:textId="176EFAD2" w:rsidR="00604B1E" w:rsidRDefault="00604B1E" w:rsidP="00604B1E">
      <w:pPr>
        <w:rPr>
          <w:lang w:val="en-US"/>
        </w:rPr>
      </w:pPr>
      <w:r>
        <w:rPr>
          <w:lang w:val="en-US"/>
        </w:rPr>
        <w:t>In all the cases above where multiple preamble Tx opportunities are provided should also be considered in the context of CFRA. Dedicated preamble resources for the UE to perform the Random Access is a scarce resource to begin with, providing many of them to increase the possibility of LBT success will be much more resource consuming, especially, in use for example for BFR purposes where the CFRA resources are allocated for a single UE for a longer time period. Hence, it seems desirable to consider increasing the preamble transmission opportunities in case of CFRA by allowing UE to select also CBRA preambles on ROs that doesn’t come with CFRA preamble configuration for the given UE. For instance, certain LBT sub-band where the CFRA preamble is allocated may be continuously experiencing LBT issues in which case the CBRA can succeed faster in another LBT sub-band.</w:t>
      </w:r>
    </w:p>
    <w:p w14:paraId="1798FF6B" w14:textId="37D5002F" w:rsidR="00604B1E" w:rsidRDefault="00604B1E" w:rsidP="00604B1E">
      <w:pPr>
        <w:rPr>
          <w:lang w:val="en-US"/>
        </w:rPr>
      </w:pPr>
      <w:r>
        <w:rPr>
          <w:b/>
          <w:lang w:val="en-US"/>
        </w:rPr>
        <w:t xml:space="preserve">Proposal 5: </w:t>
      </w:r>
      <w:r w:rsidR="002F2D98">
        <w:rPr>
          <w:lang w:val="en-US"/>
        </w:rPr>
        <w:t>Support UE selecting CBRA resources in conjunction with CFRA resources to increase the Msg1 transmission opportunities for Random Access procedure that comes with CFRA resources.</w:t>
      </w:r>
    </w:p>
    <w:p w14:paraId="0174D40F" w14:textId="47BDAC7E" w:rsidR="00296843" w:rsidRDefault="00296843" w:rsidP="00604B1E">
      <w:pPr>
        <w:rPr>
          <w:lang w:val="en-US"/>
        </w:rPr>
      </w:pPr>
      <w:r>
        <w:rPr>
          <w:lang w:val="en-US"/>
        </w:rPr>
        <w:t xml:space="preserve">Whenever the preamble is then successfully transmitted over one of the ROs indicated to PHY, the MAC needs to be made aware of this RO to be able to properly start the </w:t>
      </w:r>
      <w:r>
        <w:rPr>
          <w:i/>
          <w:lang w:val="en-US"/>
        </w:rPr>
        <w:t>ra-ResponseWindow</w:t>
      </w:r>
      <w:r>
        <w:rPr>
          <w:lang w:val="en-US"/>
        </w:rPr>
        <w:t xml:space="preserve"> as well as to monitor the correct RA-RNTI.</w:t>
      </w:r>
    </w:p>
    <w:p w14:paraId="528F3A29" w14:textId="5BB3BB52" w:rsidR="00296843" w:rsidRPr="00296843" w:rsidRDefault="00296843" w:rsidP="00604B1E">
      <w:pPr>
        <w:rPr>
          <w:lang w:val="en-US"/>
        </w:rPr>
      </w:pPr>
      <w:r>
        <w:rPr>
          <w:b/>
          <w:lang w:val="en-US"/>
        </w:rPr>
        <w:t xml:space="preserve">Proposal 6: </w:t>
      </w:r>
      <w:r>
        <w:rPr>
          <w:lang w:val="en-US"/>
        </w:rPr>
        <w:t>Upon successful transmission, PHY indicates to MAC the RO that was used for preamble transmission.</w:t>
      </w:r>
    </w:p>
    <w:p w14:paraId="152F47CA" w14:textId="557EF061" w:rsidR="008665D5" w:rsidRDefault="008665D5" w:rsidP="008665D5">
      <w:pPr>
        <w:pStyle w:val="Heading1"/>
        <w:rPr>
          <w:lang w:val="en-US"/>
        </w:rPr>
      </w:pPr>
      <w:r>
        <w:rPr>
          <w:lang w:val="en-US"/>
        </w:rPr>
        <w:t>3</w:t>
      </w:r>
      <w:r>
        <w:rPr>
          <w:lang w:val="en-US"/>
        </w:rPr>
        <w:tab/>
        <w:t>Conclusions</w:t>
      </w:r>
    </w:p>
    <w:p w14:paraId="01D88F1C" w14:textId="210A5404" w:rsidR="008665D5" w:rsidRDefault="004432B6" w:rsidP="008665D5">
      <w:pPr>
        <w:rPr>
          <w:lang w:val="en-US"/>
        </w:rPr>
      </w:pPr>
      <w:r>
        <w:rPr>
          <w:lang w:val="en-US"/>
        </w:rPr>
        <w:t xml:space="preserve">This contribution discussed </w:t>
      </w:r>
      <w:r w:rsidR="005B24F1">
        <w:rPr>
          <w:lang w:val="en-US"/>
        </w:rPr>
        <w:t>the different RA messages and how/if to provide more transmission opportunities in each of those and what should be considered.</w:t>
      </w:r>
      <w:r w:rsidR="00831BFE">
        <w:rPr>
          <w:lang w:val="en-US"/>
        </w:rPr>
        <w:t xml:space="preserve"> The following was observed and proposed:</w:t>
      </w:r>
    </w:p>
    <w:p w14:paraId="5D23C072" w14:textId="77777777" w:rsidR="00831BFE" w:rsidRPr="00EB7B5E" w:rsidRDefault="00831BFE" w:rsidP="00831BFE">
      <w:pPr>
        <w:rPr>
          <w:lang w:val="en-US"/>
        </w:rPr>
      </w:pPr>
      <w:r>
        <w:rPr>
          <w:b/>
          <w:lang w:val="en-US"/>
        </w:rPr>
        <w:t xml:space="preserve">Observation 1: </w:t>
      </w:r>
      <w:r>
        <w:rPr>
          <w:lang w:val="en-US"/>
        </w:rPr>
        <w:t>Allowing multiple PRACH resources in frequency domain across multiple 20MHz LBT sub-bands will increase the possibility for successful preamble transmission due to independent LBT procedures.</w:t>
      </w:r>
    </w:p>
    <w:p w14:paraId="3F9ABFD0" w14:textId="77777777" w:rsidR="00831BFE" w:rsidRDefault="00831BFE" w:rsidP="00831BFE">
      <w:pPr>
        <w:rPr>
          <w:iCs/>
          <w:lang w:val="en-US"/>
        </w:rPr>
      </w:pPr>
      <w:r>
        <w:rPr>
          <w:b/>
          <w:bCs/>
          <w:iCs/>
          <w:lang w:val="en-US"/>
        </w:rPr>
        <w:t>Proposal</w:t>
      </w:r>
      <w:r w:rsidRPr="00C76204">
        <w:rPr>
          <w:b/>
          <w:bCs/>
          <w:iCs/>
          <w:lang w:val="en-US"/>
        </w:rPr>
        <w:t xml:space="preserve"> </w:t>
      </w:r>
      <w:r>
        <w:rPr>
          <w:b/>
          <w:bCs/>
          <w:iCs/>
          <w:lang w:val="en-US"/>
        </w:rPr>
        <w:t>1</w:t>
      </w:r>
      <w:r w:rsidRPr="00C76204">
        <w:rPr>
          <w:b/>
          <w:bCs/>
          <w:iCs/>
          <w:lang w:val="en-US"/>
        </w:rPr>
        <w:t>:</w:t>
      </w:r>
      <w:r w:rsidRPr="00C76204">
        <w:rPr>
          <w:iCs/>
          <w:lang w:val="en-US"/>
        </w:rPr>
        <w:t xml:space="preserve"> </w:t>
      </w:r>
      <w:r>
        <w:rPr>
          <w:iCs/>
          <w:lang w:val="en-US"/>
        </w:rPr>
        <w:t>Support configuration of multiple PRACH resources in frequency domain spread across multiple 20MHz sub-bands.</w:t>
      </w:r>
    </w:p>
    <w:p w14:paraId="2EBD65B5" w14:textId="77777777" w:rsidR="00831BFE" w:rsidRPr="00655C37" w:rsidRDefault="00831BFE" w:rsidP="00831BFE">
      <w:pPr>
        <w:rPr>
          <w:iCs/>
          <w:lang w:val="en-US"/>
        </w:rPr>
      </w:pPr>
      <w:r>
        <w:rPr>
          <w:b/>
          <w:iCs/>
          <w:lang w:val="en-US"/>
        </w:rPr>
        <w:lastRenderedPageBreak/>
        <w:t xml:space="preserve">Proposal 2: </w:t>
      </w:r>
      <w:r>
        <w:rPr>
          <w:iCs/>
          <w:lang w:val="en-US"/>
        </w:rPr>
        <w:t>Support Random Access resource selection procedure where multiple preambles corresponding to different ROs across different 20MHz sub-bands can be selected for potential Msg1 transmission opportunities.</w:t>
      </w:r>
    </w:p>
    <w:p w14:paraId="4B322595" w14:textId="77777777" w:rsidR="006A1C01" w:rsidRPr="0067469F" w:rsidRDefault="006A1C01" w:rsidP="006A1C01">
      <w:pPr>
        <w:rPr>
          <w:b/>
          <w:bCs/>
          <w:iCs/>
          <w:lang w:val="en-US"/>
        </w:rPr>
      </w:pPr>
      <w:r w:rsidRPr="0067469F">
        <w:rPr>
          <w:b/>
          <w:bCs/>
          <w:iCs/>
          <w:lang w:val="en-US"/>
        </w:rPr>
        <w:t xml:space="preserve">Proposal </w:t>
      </w:r>
      <w:r>
        <w:rPr>
          <w:b/>
          <w:bCs/>
          <w:iCs/>
          <w:lang w:val="en-US"/>
        </w:rPr>
        <w:t>3</w:t>
      </w:r>
      <w:r w:rsidRPr="0067469F">
        <w:rPr>
          <w:b/>
          <w:bCs/>
          <w:iCs/>
          <w:lang w:val="en-US"/>
        </w:rPr>
        <w:t xml:space="preserve">: </w:t>
      </w:r>
      <w:r>
        <w:rPr>
          <w:bCs/>
          <w:iCs/>
          <w:lang w:val="en-US"/>
        </w:rPr>
        <w:t>At least for initial access from IDLE/INACTIVE mode, a</w:t>
      </w:r>
      <w:r w:rsidRPr="0067469F">
        <w:rPr>
          <w:iCs/>
          <w:lang w:val="en-US"/>
        </w:rPr>
        <w:t xml:space="preserve">fter the UE has selected one sub-band for transmission of Msg1, the RA </w:t>
      </w:r>
      <w:r>
        <w:rPr>
          <w:iCs/>
          <w:lang w:val="en-US"/>
        </w:rPr>
        <w:t xml:space="preserve">cycle (Msg 1/2/3/4) </w:t>
      </w:r>
      <w:r w:rsidRPr="0067469F">
        <w:rPr>
          <w:iCs/>
          <w:lang w:val="en-US"/>
        </w:rPr>
        <w:t>is completed on the same sub-band</w:t>
      </w:r>
      <w:r w:rsidRPr="0067469F">
        <w:rPr>
          <w:iCs/>
        </w:rPr>
        <w:t>.</w:t>
      </w:r>
    </w:p>
    <w:p w14:paraId="4491ACAE" w14:textId="77777777" w:rsidR="00831BFE" w:rsidRPr="00A517E2" w:rsidRDefault="00831BFE" w:rsidP="00831BFE">
      <w:pPr>
        <w:rPr>
          <w:lang w:val="en-US"/>
        </w:rPr>
      </w:pPr>
      <w:r>
        <w:rPr>
          <w:b/>
          <w:lang w:val="en-US"/>
        </w:rPr>
        <w:t xml:space="preserve">Proposal 4: </w:t>
      </w:r>
      <w:r>
        <w:rPr>
          <w:lang w:val="en-US"/>
        </w:rPr>
        <w:t>Support Random Access resource selection procedure where multiple beams and corresponding preambles can be selected for possible Msg1 transmission opportunities.</w:t>
      </w:r>
    </w:p>
    <w:p w14:paraId="05DC6F8D" w14:textId="77777777" w:rsidR="002F2D98" w:rsidRPr="00604B1E" w:rsidRDefault="002F2D98" w:rsidP="002F2D98">
      <w:pPr>
        <w:rPr>
          <w:lang w:val="en-US"/>
        </w:rPr>
      </w:pPr>
      <w:r>
        <w:rPr>
          <w:b/>
          <w:lang w:val="en-US"/>
        </w:rPr>
        <w:t xml:space="preserve">Proposal 5: </w:t>
      </w:r>
      <w:r>
        <w:rPr>
          <w:lang w:val="en-US"/>
        </w:rPr>
        <w:t>Support UE selecting CBRA resources in conjunction with CFRA resources to increase the Msg1 transmission opportunities for Random Access procedure that comes with CFRA resources.</w:t>
      </w:r>
    </w:p>
    <w:p w14:paraId="655A9403" w14:textId="77777777" w:rsidR="00296843" w:rsidRPr="00296843" w:rsidRDefault="00296843" w:rsidP="00296843">
      <w:pPr>
        <w:rPr>
          <w:lang w:val="en-US"/>
        </w:rPr>
      </w:pPr>
      <w:r>
        <w:rPr>
          <w:b/>
          <w:lang w:val="en-US"/>
        </w:rPr>
        <w:t xml:space="preserve">Proposal 6: </w:t>
      </w:r>
      <w:r>
        <w:rPr>
          <w:lang w:val="en-US"/>
        </w:rPr>
        <w:t>Upon successful transmission, PHY indicates to MAC the RO that was used for preamble transmission.</w:t>
      </w:r>
    </w:p>
    <w:p w14:paraId="43A12B72" w14:textId="78CDDF5F" w:rsidR="00CD4C7B" w:rsidRPr="006E13D1" w:rsidRDefault="00540577" w:rsidP="00CD4C7B">
      <w:pPr>
        <w:pStyle w:val="Heading1"/>
      </w:pPr>
      <w:r>
        <w:t>References</w:t>
      </w:r>
    </w:p>
    <w:p w14:paraId="3C98B271" w14:textId="63F1BB75" w:rsidR="00AD5A66" w:rsidRDefault="00437176" w:rsidP="00540577">
      <w:pPr>
        <w:numPr>
          <w:ilvl w:val="0"/>
          <w:numId w:val="5"/>
        </w:numPr>
      </w:pPr>
      <w:r>
        <w:t>R1-190</w:t>
      </w:r>
      <w:r w:rsidR="008470A2">
        <w:t xml:space="preserve">1347, </w:t>
      </w:r>
      <w:r w:rsidR="00CA065C" w:rsidRPr="00CA065C">
        <w:rPr>
          <w:i/>
        </w:rPr>
        <w:t>Feature lead summary #1 of Enhancements to initial access procedure</w:t>
      </w:r>
      <w:r w:rsidR="00CA065C">
        <w:t xml:space="preserve">, </w:t>
      </w:r>
      <w:r w:rsidR="00841555" w:rsidRPr="00841555">
        <w:t>Charter Communications</w:t>
      </w:r>
    </w:p>
    <w:p w14:paraId="3E44D62F" w14:textId="28161798" w:rsidR="00540577" w:rsidRPr="00D36753" w:rsidRDefault="00540577" w:rsidP="00540577">
      <w:pPr>
        <w:numPr>
          <w:ilvl w:val="0"/>
          <w:numId w:val="5"/>
        </w:numPr>
      </w:pPr>
      <w:r w:rsidRPr="00540577">
        <w:t xml:space="preserve">3GPP TS 38.213, </w:t>
      </w:r>
      <w:r w:rsidRPr="00841555">
        <w:rPr>
          <w:i/>
        </w:rPr>
        <w:t>Physical layer procedures for control</w:t>
      </w:r>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9E33CF" w14:textId="77777777" w:rsidR="00B35F9A" w:rsidRDefault="00B35F9A">
      <w:r>
        <w:separator/>
      </w:r>
    </w:p>
  </w:endnote>
  <w:endnote w:type="continuationSeparator" w:id="0">
    <w:p w14:paraId="235AFFD7" w14:textId="77777777" w:rsidR="00B35F9A" w:rsidRDefault="00B35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C6C7B" w14:textId="77777777" w:rsidR="003A1B50" w:rsidRDefault="003A1B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664D" w14:textId="77777777" w:rsidR="003A1B50" w:rsidRDefault="003A1B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C49A6" w14:textId="77777777" w:rsidR="003A1B50" w:rsidRDefault="003A1B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57AD90" w14:textId="77777777" w:rsidR="00B35F9A" w:rsidRDefault="00B35F9A">
      <w:r>
        <w:separator/>
      </w:r>
    </w:p>
  </w:footnote>
  <w:footnote w:type="continuationSeparator" w:id="0">
    <w:p w14:paraId="3DB42416" w14:textId="77777777" w:rsidR="00B35F9A" w:rsidRDefault="00B35F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2F33" w14:textId="77777777" w:rsidR="003A1B50" w:rsidRDefault="003A1B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E170" w14:textId="77777777" w:rsidR="003A1B50" w:rsidRDefault="003A1B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F198" w14:textId="77777777" w:rsidR="003A1B50" w:rsidRDefault="003A1B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3C69"/>
    <w:rsid w:val="000246F9"/>
    <w:rsid w:val="00033397"/>
    <w:rsid w:val="0003436C"/>
    <w:rsid w:val="00034965"/>
    <w:rsid w:val="00040095"/>
    <w:rsid w:val="00044A43"/>
    <w:rsid w:val="00055C3A"/>
    <w:rsid w:val="00080512"/>
    <w:rsid w:val="00090468"/>
    <w:rsid w:val="000A1051"/>
    <w:rsid w:val="000A1B07"/>
    <w:rsid w:val="000A21F5"/>
    <w:rsid w:val="000A31B6"/>
    <w:rsid w:val="000A6F49"/>
    <w:rsid w:val="000B7BCF"/>
    <w:rsid w:val="000C522B"/>
    <w:rsid w:val="000D58AB"/>
    <w:rsid w:val="000D7BD7"/>
    <w:rsid w:val="000E4F08"/>
    <w:rsid w:val="00102174"/>
    <w:rsid w:val="001061DD"/>
    <w:rsid w:val="00112F1A"/>
    <w:rsid w:val="0011449E"/>
    <w:rsid w:val="00120451"/>
    <w:rsid w:val="001232BD"/>
    <w:rsid w:val="00127C1E"/>
    <w:rsid w:val="00140B4A"/>
    <w:rsid w:val="00145075"/>
    <w:rsid w:val="00150657"/>
    <w:rsid w:val="00154C81"/>
    <w:rsid w:val="00162ACD"/>
    <w:rsid w:val="001741A0"/>
    <w:rsid w:val="00175FA0"/>
    <w:rsid w:val="00177751"/>
    <w:rsid w:val="00194CD0"/>
    <w:rsid w:val="0019757D"/>
    <w:rsid w:val="001B49C9"/>
    <w:rsid w:val="001B726E"/>
    <w:rsid w:val="001C24DA"/>
    <w:rsid w:val="001C4F79"/>
    <w:rsid w:val="001D26C6"/>
    <w:rsid w:val="001F168B"/>
    <w:rsid w:val="001F7831"/>
    <w:rsid w:val="00200782"/>
    <w:rsid w:val="00204045"/>
    <w:rsid w:val="0020712B"/>
    <w:rsid w:val="0021557B"/>
    <w:rsid w:val="0022606D"/>
    <w:rsid w:val="00231728"/>
    <w:rsid w:val="00242F0F"/>
    <w:rsid w:val="00245D50"/>
    <w:rsid w:val="00246DA2"/>
    <w:rsid w:val="0025213A"/>
    <w:rsid w:val="002610D8"/>
    <w:rsid w:val="00262B3F"/>
    <w:rsid w:val="00270A38"/>
    <w:rsid w:val="002747EC"/>
    <w:rsid w:val="00282BB5"/>
    <w:rsid w:val="002855BF"/>
    <w:rsid w:val="00296843"/>
    <w:rsid w:val="002B4E90"/>
    <w:rsid w:val="002B7ED7"/>
    <w:rsid w:val="002F0D22"/>
    <w:rsid w:val="002F2D98"/>
    <w:rsid w:val="0030313D"/>
    <w:rsid w:val="003113FA"/>
    <w:rsid w:val="003172DC"/>
    <w:rsid w:val="00325AE3"/>
    <w:rsid w:val="00326069"/>
    <w:rsid w:val="0035462D"/>
    <w:rsid w:val="00364B41"/>
    <w:rsid w:val="0037448B"/>
    <w:rsid w:val="00380AC6"/>
    <w:rsid w:val="003930E1"/>
    <w:rsid w:val="003A1B50"/>
    <w:rsid w:val="003A41EF"/>
    <w:rsid w:val="003B3966"/>
    <w:rsid w:val="003B40AD"/>
    <w:rsid w:val="003C14DD"/>
    <w:rsid w:val="003C4E37"/>
    <w:rsid w:val="003C552D"/>
    <w:rsid w:val="003E16BE"/>
    <w:rsid w:val="003F4E28"/>
    <w:rsid w:val="003F61AD"/>
    <w:rsid w:val="004006E8"/>
    <w:rsid w:val="00401855"/>
    <w:rsid w:val="00417432"/>
    <w:rsid w:val="00431438"/>
    <w:rsid w:val="00437176"/>
    <w:rsid w:val="0043793B"/>
    <w:rsid w:val="004432B6"/>
    <w:rsid w:val="0045496D"/>
    <w:rsid w:val="00463F6C"/>
    <w:rsid w:val="00465587"/>
    <w:rsid w:val="00471CEB"/>
    <w:rsid w:val="00477455"/>
    <w:rsid w:val="00484C3C"/>
    <w:rsid w:val="00492258"/>
    <w:rsid w:val="00492782"/>
    <w:rsid w:val="004A1F7B"/>
    <w:rsid w:val="004C0B11"/>
    <w:rsid w:val="004C44D2"/>
    <w:rsid w:val="004D0597"/>
    <w:rsid w:val="004D3578"/>
    <w:rsid w:val="004D380D"/>
    <w:rsid w:val="004D7708"/>
    <w:rsid w:val="004E213A"/>
    <w:rsid w:val="004F737F"/>
    <w:rsid w:val="00503171"/>
    <w:rsid w:val="00506C28"/>
    <w:rsid w:val="00524D57"/>
    <w:rsid w:val="00534DA0"/>
    <w:rsid w:val="00535E76"/>
    <w:rsid w:val="00540577"/>
    <w:rsid w:val="00543E6C"/>
    <w:rsid w:val="0054762C"/>
    <w:rsid w:val="00564517"/>
    <w:rsid w:val="00565087"/>
    <w:rsid w:val="0056573F"/>
    <w:rsid w:val="005679BD"/>
    <w:rsid w:val="00572828"/>
    <w:rsid w:val="00590BFF"/>
    <w:rsid w:val="005A2813"/>
    <w:rsid w:val="005A65FF"/>
    <w:rsid w:val="005B24F1"/>
    <w:rsid w:val="005C67BD"/>
    <w:rsid w:val="005D4CAC"/>
    <w:rsid w:val="005D676E"/>
    <w:rsid w:val="00604B1E"/>
    <w:rsid w:val="006063FE"/>
    <w:rsid w:val="00611566"/>
    <w:rsid w:val="00632B54"/>
    <w:rsid w:val="0063371E"/>
    <w:rsid w:val="00642C3F"/>
    <w:rsid w:val="00646D99"/>
    <w:rsid w:val="00655C37"/>
    <w:rsid w:val="00656910"/>
    <w:rsid w:val="0067469F"/>
    <w:rsid w:val="006A1C01"/>
    <w:rsid w:val="006B1590"/>
    <w:rsid w:val="006C4C0D"/>
    <w:rsid w:val="006C66D8"/>
    <w:rsid w:val="006D1E24"/>
    <w:rsid w:val="006D3124"/>
    <w:rsid w:val="006D6215"/>
    <w:rsid w:val="006E1417"/>
    <w:rsid w:val="006F3250"/>
    <w:rsid w:val="006F6597"/>
    <w:rsid w:val="006F6A2C"/>
    <w:rsid w:val="00710095"/>
    <w:rsid w:val="00710201"/>
    <w:rsid w:val="007133BD"/>
    <w:rsid w:val="00716F4E"/>
    <w:rsid w:val="00720022"/>
    <w:rsid w:val="0072025C"/>
    <w:rsid w:val="00732846"/>
    <w:rsid w:val="007342B5"/>
    <w:rsid w:val="00734A5B"/>
    <w:rsid w:val="00744E76"/>
    <w:rsid w:val="007571D2"/>
    <w:rsid w:val="00757D40"/>
    <w:rsid w:val="00781F0F"/>
    <w:rsid w:val="0078727C"/>
    <w:rsid w:val="0079049D"/>
    <w:rsid w:val="00793DC5"/>
    <w:rsid w:val="007A0255"/>
    <w:rsid w:val="007B18D8"/>
    <w:rsid w:val="007B5680"/>
    <w:rsid w:val="007C095F"/>
    <w:rsid w:val="007C2DD0"/>
    <w:rsid w:val="007D5B47"/>
    <w:rsid w:val="007D6696"/>
    <w:rsid w:val="008028A4"/>
    <w:rsid w:val="0080470B"/>
    <w:rsid w:val="00813245"/>
    <w:rsid w:val="008158EF"/>
    <w:rsid w:val="00831BFE"/>
    <w:rsid w:val="00841555"/>
    <w:rsid w:val="008470A2"/>
    <w:rsid w:val="0084760B"/>
    <w:rsid w:val="00855131"/>
    <w:rsid w:val="008665D5"/>
    <w:rsid w:val="0087096D"/>
    <w:rsid w:val="008768CA"/>
    <w:rsid w:val="00877EF9"/>
    <w:rsid w:val="00880559"/>
    <w:rsid w:val="00887483"/>
    <w:rsid w:val="00887DAB"/>
    <w:rsid w:val="00894279"/>
    <w:rsid w:val="008A1FF9"/>
    <w:rsid w:val="008B5306"/>
    <w:rsid w:val="008D2E4D"/>
    <w:rsid w:val="008D4C2C"/>
    <w:rsid w:val="008F396F"/>
    <w:rsid w:val="0090271F"/>
    <w:rsid w:val="00902DB9"/>
    <w:rsid w:val="0090466A"/>
    <w:rsid w:val="00932C29"/>
    <w:rsid w:val="009343F3"/>
    <w:rsid w:val="00936071"/>
    <w:rsid w:val="00940212"/>
    <w:rsid w:val="00942EC2"/>
    <w:rsid w:val="00956C78"/>
    <w:rsid w:val="00961B32"/>
    <w:rsid w:val="00962509"/>
    <w:rsid w:val="00970DB3"/>
    <w:rsid w:val="00974BB0"/>
    <w:rsid w:val="0098014E"/>
    <w:rsid w:val="00984D56"/>
    <w:rsid w:val="00990F4B"/>
    <w:rsid w:val="009A0AF3"/>
    <w:rsid w:val="009B07CD"/>
    <w:rsid w:val="009C19E9"/>
    <w:rsid w:val="009C79DB"/>
    <w:rsid w:val="009D74A6"/>
    <w:rsid w:val="009F2E35"/>
    <w:rsid w:val="009F4D0B"/>
    <w:rsid w:val="00A10F02"/>
    <w:rsid w:val="00A204CA"/>
    <w:rsid w:val="00A517E2"/>
    <w:rsid w:val="00A53724"/>
    <w:rsid w:val="00A67298"/>
    <w:rsid w:val="00A725B0"/>
    <w:rsid w:val="00A82346"/>
    <w:rsid w:val="00A9671C"/>
    <w:rsid w:val="00AA011B"/>
    <w:rsid w:val="00AA1553"/>
    <w:rsid w:val="00AB0778"/>
    <w:rsid w:val="00AD5A66"/>
    <w:rsid w:val="00AE1B86"/>
    <w:rsid w:val="00AF2CFA"/>
    <w:rsid w:val="00AF6111"/>
    <w:rsid w:val="00B05380"/>
    <w:rsid w:val="00B05962"/>
    <w:rsid w:val="00B0627C"/>
    <w:rsid w:val="00B15449"/>
    <w:rsid w:val="00B16F17"/>
    <w:rsid w:val="00B250E7"/>
    <w:rsid w:val="00B27303"/>
    <w:rsid w:val="00B30C94"/>
    <w:rsid w:val="00B3275A"/>
    <w:rsid w:val="00B3331A"/>
    <w:rsid w:val="00B34155"/>
    <w:rsid w:val="00B35F9A"/>
    <w:rsid w:val="00B47FD1"/>
    <w:rsid w:val="00B516BB"/>
    <w:rsid w:val="00B52423"/>
    <w:rsid w:val="00B553F1"/>
    <w:rsid w:val="00B729FF"/>
    <w:rsid w:val="00B77BAC"/>
    <w:rsid w:val="00B82716"/>
    <w:rsid w:val="00B84DB2"/>
    <w:rsid w:val="00B876B7"/>
    <w:rsid w:val="00B87766"/>
    <w:rsid w:val="00BA7D5A"/>
    <w:rsid w:val="00BB01D0"/>
    <w:rsid w:val="00BB5DA9"/>
    <w:rsid w:val="00BC17E7"/>
    <w:rsid w:val="00BC3555"/>
    <w:rsid w:val="00BC3BC7"/>
    <w:rsid w:val="00BE0619"/>
    <w:rsid w:val="00BF212C"/>
    <w:rsid w:val="00C02553"/>
    <w:rsid w:val="00C039E2"/>
    <w:rsid w:val="00C12B51"/>
    <w:rsid w:val="00C224A9"/>
    <w:rsid w:val="00C24650"/>
    <w:rsid w:val="00C25465"/>
    <w:rsid w:val="00C33079"/>
    <w:rsid w:val="00C36905"/>
    <w:rsid w:val="00C537E4"/>
    <w:rsid w:val="00C76204"/>
    <w:rsid w:val="00C83A13"/>
    <w:rsid w:val="00C85B92"/>
    <w:rsid w:val="00C9068C"/>
    <w:rsid w:val="00C92967"/>
    <w:rsid w:val="00CA065C"/>
    <w:rsid w:val="00CA3D0C"/>
    <w:rsid w:val="00CA59CB"/>
    <w:rsid w:val="00CA654B"/>
    <w:rsid w:val="00CB4844"/>
    <w:rsid w:val="00CB72B8"/>
    <w:rsid w:val="00CC2693"/>
    <w:rsid w:val="00CC37BC"/>
    <w:rsid w:val="00CD4C7B"/>
    <w:rsid w:val="00CD6E24"/>
    <w:rsid w:val="00CD7CC1"/>
    <w:rsid w:val="00CF4309"/>
    <w:rsid w:val="00D02C4F"/>
    <w:rsid w:val="00D05388"/>
    <w:rsid w:val="00D12DA9"/>
    <w:rsid w:val="00D33BE3"/>
    <w:rsid w:val="00D36753"/>
    <w:rsid w:val="00D3792D"/>
    <w:rsid w:val="00D4057E"/>
    <w:rsid w:val="00D55E47"/>
    <w:rsid w:val="00D62E19"/>
    <w:rsid w:val="00D67CD1"/>
    <w:rsid w:val="00D72DCA"/>
    <w:rsid w:val="00D738D6"/>
    <w:rsid w:val="00D80795"/>
    <w:rsid w:val="00D81D6E"/>
    <w:rsid w:val="00D854BE"/>
    <w:rsid w:val="00D87E00"/>
    <w:rsid w:val="00D9134D"/>
    <w:rsid w:val="00D96D11"/>
    <w:rsid w:val="00DA2126"/>
    <w:rsid w:val="00DA7A03"/>
    <w:rsid w:val="00DB01FA"/>
    <w:rsid w:val="00DB0DB8"/>
    <w:rsid w:val="00DB1818"/>
    <w:rsid w:val="00DC309B"/>
    <w:rsid w:val="00DC4547"/>
    <w:rsid w:val="00DC4569"/>
    <w:rsid w:val="00DC4DA2"/>
    <w:rsid w:val="00DD2D40"/>
    <w:rsid w:val="00DD7D0E"/>
    <w:rsid w:val="00E23594"/>
    <w:rsid w:val="00E30716"/>
    <w:rsid w:val="00E3435A"/>
    <w:rsid w:val="00E46C08"/>
    <w:rsid w:val="00E471CF"/>
    <w:rsid w:val="00E47CDB"/>
    <w:rsid w:val="00E62835"/>
    <w:rsid w:val="00E77645"/>
    <w:rsid w:val="00E83697"/>
    <w:rsid w:val="00E90367"/>
    <w:rsid w:val="00E920CF"/>
    <w:rsid w:val="00EB7B5E"/>
    <w:rsid w:val="00EC3CCE"/>
    <w:rsid w:val="00EC4A25"/>
    <w:rsid w:val="00ED107D"/>
    <w:rsid w:val="00EE5B34"/>
    <w:rsid w:val="00EF3167"/>
    <w:rsid w:val="00F00484"/>
    <w:rsid w:val="00F025A2"/>
    <w:rsid w:val="00F07388"/>
    <w:rsid w:val="00F1261C"/>
    <w:rsid w:val="00F2026E"/>
    <w:rsid w:val="00F2210A"/>
    <w:rsid w:val="00F23947"/>
    <w:rsid w:val="00F37743"/>
    <w:rsid w:val="00F54A3D"/>
    <w:rsid w:val="00F54CB0"/>
    <w:rsid w:val="00F579A1"/>
    <w:rsid w:val="00F653B8"/>
    <w:rsid w:val="00F71B89"/>
    <w:rsid w:val="00F7353C"/>
    <w:rsid w:val="00F76F8F"/>
    <w:rsid w:val="00F85068"/>
    <w:rsid w:val="00F922E0"/>
    <w:rsid w:val="00F941DF"/>
    <w:rsid w:val="00F95116"/>
    <w:rsid w:val="00FA1266"/>
    <w:rsid w:val="00FA23D9"/>
    <w:rsid w:val="00FB36FA"/>
    <w:rsid w:val="00FC1192"/>
    <w:rsid w:val="00FD1937"/>
    <w:rsid w:val="00FD77BF"/>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9744DE5"/>
  <w15:chartTrackingRefBased/>
  <w15:docId w15:val="{84896D37-2BBD-4B02-9359-4CB1E4A69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710095"/>
    <w:rPr>
      <w:color w:val="605E5C"/>
      <w:shd w:val="clear" w:color="auto" w:fill="E1DFDD"/>
    </w:rPr>
  </w:style>
  <w:style w:type="table" w:styleId="TableGrid">
    <w:name w:val="Table Grid"/>
    <w:basedOn w:val="TableNormal"/>
    <w:rsid w:val="0071009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710095"/>
    <w:rPr>
      <w:color w:val="954F72" w:themeColor="followedHyperlink"/>
      <w:u w:val="single"/>
    </w:rPr>
  </w:style>
  <w:style w:type="paragraph" w:styleId="NormalWeb">
    <w:name w:val="Normal (Web)"/>
    <w:basedOn w:val="Normal"/>
    <w:rsid w:val="001C24DA"/>
    <w:rPr>
      <w:sz w:val="24"/>
      <w:szCs w:val="24"/>
    </w:rPr>
  </w:style>
  <w:style w:type="character" w:styleId="CommentReference">
    <w:name w:val="annotation reference"/>
    <w:basedOn w:val="DefaultParagraphFont"/>
    <w:rsid w:val="00A725B0"/>
    <w:rPr>
      <w:sz w:val="16"/>
      <w:szCs w:val="16"/>
    </w:rPr>
  </w:style>
  <w:style w:type="paragraph" w:styleId="CommentText">
    <w:name w:val="annotation text"/>
    <w:basedOn w:val="Normal"/>
    <w:link w:val="CommentTextChar"/>
    <w:rsid w:val="00A725B0"/>
  </w:style>
  <w:style w:type="character" w:customStyle="1" w:styleId="CommentTextChar">
    <w:name w:val="Comment Text Char"/>
    <w:basedOn w:val="DefaultParagraphFont"/>
    <w:link w:val="CommentText"/>
    <w:rsid w:val="00A725B0"/>
    <w:rPr>
      <w:lang w:eastAsia="en-US"/>
    </w:rPr>
  </w:style>
  <w:style w:type="paragraph" w:styleId="CommentSubject">
    <w:name w:val="annotation subject"/>
    <w:basedOn w:val="CommentText"/>
    <w:next w:val="CommentText"/>
    <w:link w:val="CommentSubjectChar"/>
    <w:rsid w:val="00A725B0"/>
    <w:rPr>
      <w:b/>
      <w:bCs/>
    </w:rPr>
  </w:style>
  <w:style w:type="character" w:customStyle="1" w:styleId="CommentSubjectChar">
    <w:name w:val="Comment Subject Char"/>
    <w:basedOn w:val="CommentTextChar"/>
    <w:link w:val="CommentSubject"/>
    <w:rsid w:val="00A725B0"/>
    <w:rPr>
      <w:b/>
      <w:bCs/>
      <w:lang w:eastAsia="en-US"/>
    </w:rPr>
  </w:style>
  <w:style w:type="paragraph" w:styleId="ListParagraph">
    <w:name w:val="List Paragraph"/>
    <w:basedOn w:val="Normal"/>
    <w:uiPriority w:val="34"/>
    <w:qFormat/>
    <w:rsid w:val="00CA06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3428585">
      <w:bodyDiv w:val="1"/>
      <w:marLeft w:val="0"/>
      <w:marRight w:val="0"/>
      <w:marTop w:val="0"/>
      <w:marBottom w:val="0"/>
      <w:divBdr>
        <w:top w:val="none" w:sz="0" w:space="0" w:color="auto"/>
        <w:left w:val="none" w:sz="0" w:space="0" w:color="auto"/>
        <w:bottom w:val="none" w:sz="0" w:space="0" w:color="auto"/>
        <w:right w:val="none" w:sz="0" w:space="0" w:color="auto"/>
      </w:divBdr>
    </w:div>
    <w:div w:id="76022504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41481104">
      <w:bodyDiv w:val="1"/>
      <w:marLeft w:val="0"/>
      <w:marRight w:val="0"/>
      <w:marTop w:val="0"/>
      <w:marBottom w:val="0"/>
      <w:divBdr>
        <w:top w:val="none" w:sz="0" w:space="0" w:color="auto"/>
        <w:left w:val="none" w:sz="0" w:space="0" w:color="auto"/>
        <w:bottom w:val="none" w:sz="0" w:space="0" w:color="auto"/>
        <w:right w:val="none" w:sz="0" w:space="0" w:color="auto"/>
      </w:divBdr>
    </w:div>
    <w:div w:id="1547446155">
      <w:bodyDiv w:val="1"/>
      <w:marLeft w:val="0"/>
      <w:marRight w:val="0"/>
      <w:marTop w:val="0"/>
      <w:marBottom w:val="0"/>
      <w:divBdr>
        <w:top w:val="none" w:sz="0" w:space="0" w:color="auto"/>
        <w:left w:val="none" w:sz="0" w:space="0" w:color="auto"/>
        <w:bottom w:val="none" w:sz="0" w:space="0" w:color="auto"/>
        <w:right w:val="none" w:sz="0" w:space="0" w:color="auto"/>
      </w:divBdr>
    </w:div>
    <w:div w:id="1710451694">
      <w:bodyDiv w:val="1"/>
      <w:marLeft w:val="0"/>
      <w:marRight w:val="0"/>
      <w:marTop w:val="0"/>
      <w:marBottom w:val="0"/>
      <w:divBdr>
        <w:top w:val="none" w:sz="0" w:space="0" w:color="auto"/>
        <w:left w:val="none" w:sz="0" w:space="0" w:color="auto"/>
        <w:bottom w:val="none" w:sz="0" w:space="0" w:color="auto"/>
        <w:right w:val="none" w:sz="0" w:space="0" w:color="auto"/>
      </w:divBdr>
    </w:div>
    <w:div w:id="1967157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TSG_RAN/TSGR_82/Docs/RP-182878.zip" TargetMode="External"/><Relationship Id="rId18" Type="http://schemas.openxmlformats.org/officeDocument/2006/relationships/image" Target="media/image4.svg"/><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2.svg"/><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tp://ftp.3gpp.org/TSG_RAN/WG1_RL1/TSGR1_AH/NR_AH_1901/Docs/R1-1901460.zip" TargetMode="External"/><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5AIRPNAIUNRU-859666464-3999</_dlc_DocId>
    <_dlc_DocIdUrl xmlns="71c5aaf6-e6ce-465b-b873-5148d2a4c105">
      <Url>https://nokia.sharepoint.com/sites/c5g/e2earch/_layouts/15/DocIdRedir.aspx?ID=5AIRPNAIUNRU-859666464-3999</Url>
      <Description>5AIRPNAIUNRU-859666464-3999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c737d9468f99fef9e204e4bf551bedd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fc749abe0231d9c9e9d050a823225aff"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71c5aaf6-e6ce-465b-b873-5148d2a4c105"/>
    <ds:schemaRef ds:uri="http://purl.org/dc/terms/"/>
    <ds:schemaRef ds:uri="http://schemas.openxmlformats.org/package/2006/metadata/core-properties"/>
    <ds:schemaRef ds:uri="http://schemas.microsoft.com/office/2006/documentManagement/types"/>
    <ds:schemaRef ds:uri="55ae6c15-9962-46ae-a768-8deca3649a65"/>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01D7C69C-A7E7-4CB1-AC35-47D2402AD172}">
  <ds:schemaRefs>
    <ds:schemaRef ds:uri="http://schemas.microsoft.com/sharepoint/events"/>
  </ds:schemaRefs>
</ds:datastoreItem>
</file>

<file path=customXml/itemProps5.xml><?xml version="1.0" encoding="utf-8"?>
<ds:datastoreItem xmlns:ds="http://schemas.openxmlformats.org/officeDocument/2006/customXml" ds:itemID="{24B93340-D5CC-49B2-98B5-6414A363D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0A0B508-FF7E-456E-8605-0EABB6DFF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1721</Words>
  <Characters>9814</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11512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Turtinen, Samuli (Nokia - FI/Oulu)</dc:creator>
  <cp:keywords/>
  <dc:description/>
  <cp:lastModifiedBy>Nokia</cp:lastModifiedBy>
  <cp:revision>2</cp:revision>
  <dcterms:created xsi:type="dcterms:W3CDTF">2019-10-03T10:34:00Z</dcterms:created>
  <dcterms:modified xsi:type="dcterms:W3CDTF">2019-10-03T10:34:00Z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22878fef-d9e6-4806-889b-02fe857ff436</vt:lpwstr>
  </property>
</Properties>
</file>